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98FA78D" w14:textId="77777777" w:rsidR="003E0DAC" w:rsidRPr="005A33DE" w:rsidRDefault="003E0DAC" w:rsidP="003E0DAC">
      <w:pPr>
        <w:ind w:right="-869"/>
        <w:rPr>
          <w:sz w:val="20"/>
        </w:rPr>
      </w:pPr>
    </w:p>
    <w:p w14:paraId="2D767176" w14:textId="6137C9F3" w:rsidR="003E0DAC" w:rsidRPr="005A33DE" w:rsidRDefault="003E0DAC" w:rsidP="003E0DAC">
      <w:pPr>
        <w:ind w:right="-869"/>
        <w:rPr>
          <w:rFonts w:ascii="BDKJ Bold" w:hAnsi="BDKJ Bold"/>
          <w:sz w:val="28"/>
        </w:rPr>
      </w:pPr>
      <w:r w:rsidRPr="005A33DE">
        <w:rPr>
          <w:rFonts w:ascii="BDKJ Bold" w:hAnsi="BDKJ Bold"/>
          <w:sz w:val="28"/>
        </w:rPr>
        <w:t xml:space="preserve">Checkliste Vollständigkeit eines AEJ- und JBM-Antrags </w:t>
      </w:r>
      <w:bookmarkStart w:id="0" w:name="_GoBack"/>
      <w:bookmarkEnd w:id="0"/>
    </w:p>
    <w:p w14:paraId="4A22B4E7" w14:textId="77777777" w:rsidR="003E0DAC" w:rsidRPr="005A33DE" w:rsidRDefault="003E0DAC" w:rsidP="003E0DAC">
      <w:pPr>
        <w:ind w:right="-869"/>
        <w:rPr>
          <w:sz w:val="20"/>
        </w:rPr>
      </w:pPr>
    </w:p>
    <w:tbl>
      <w:tblPr>
        <w:tblStyle w:val="Tabellenraster"/>
        <w:tblW w:w="8472" w:type="dxa"/>
        <w:tblLook w:val="04A0" w:firstRow="1" w:lastRow="0" w:firstColumn="1" w:lastColumn="0" w:noHBand="0" w:noVBand="1"/>
      </w:tblPr>
      <w:tblGrid>
        <w:gridCol w:w="7196"/>
        <w:gridCol w:w="1276"/>
      </w:tblGrid>
      <w:tr w:rsidR="003E0DAC" w:rsidRPr="005A33DE" w14:paraId="6622D6EE" w14:textId="77777777" w:rsidTr="005A33DE">
        <w:tc>
          <w:tcPr>
            <w:tcW w:w="8472" w:type="dxa"/>
            <w:gridSpan w:val="2"/>
            <w:shd w:val="clear" w:color="auto" w:fill="77B800"/>
          </w:tcPr>
          <w:p w14:paraId="34F99701" w14:textId="60136256" w:rsidR="003E0DAC" w:rsidRPr="005A33DE" w:rsidRDefault="00204D99" w:rsidP="003E0DAC">
            <w:pPr>
              <w:ind w:right="-869"/>
              <w:rPr>
                <w:b/>
                <w:sz w:val="20"/>
              </w:rPr>
            </w:pPr>
            <w:r w:rsidRPr="005A33DE">
              <w:rPr>
                <w:b/>
                <w:sz w:val="20"/>
              </w:rPr>
              <w:t>Vollständigkeit</w:t>
            </w:r>
          </w:p>
        </w:tc>
      </w:tr>
      <w:tr w:rsidR="003E0DAC" w:rsidRPr="005A33DE" w14:paraId="6FFA480E" w14:textId="77777777" w:rsidTr="005A33DE">
        <w:tc>
          <w:tcPr>
            <w:tcW w:w="7196" w:type="dxa"/>
          </w:tcPr>
          <w:p w14:paraId="5E522229" w14:textId="416AF071" w:rsidR="003E0DAC" w:rsidRPr="005A33DE" w:rsidRDefault="003E0DAC" w:rsidP="003E0DAC">
            <w:pPr>
              <w:ind w:right="-869"/>
              <w:rPr>
                <w:sz w:val="20"/>
              </w:rPr>
            </w:pPr>
            <w:r w:rsidRPr="005A33DE">
              <w:rPr>
                <w:sz w:val="20"/>
              </w:rPr>
              <w:t xml:space="preserve">Ist der </w:t>
            </w:r>
            <w:r w:rsidRPr="005A33DE">
              <w:rPr>
                <w:b/>
                <w:sz w:val="20"/>
              </w:rPr>
              <w:t>Antrag</w:t>
            </w:r>
            <w:r w:rsidRPr="005A33DE">
              <w:rPr>
                <w:sz w:val="20"/>
              </w:rPr>
              <w:t xml:space="preserve"> vollständig? </w:t>
            </w:r>
          </w:p>
          <w:p w14:paraId="5C788D00" w14:textId="77777777" w:rsidR="003E0DAC" w:rsidRPr="005A33DE" w:rsidRDefault="003E0DAC" w:rsidP="003E0DAC">
            <w:pPr>
              <w:numPr>
                <w:ilvl w:val="0"/>
                <w:numId w:val="21"/>
              </w:numPr>
              <w:ind w:right="-869"/>
              <w:rPr>
                <w:sz w:val="20"/>
              </w:rPr>
            </w:pPr>
            <w:r w:rsidRPr="005A33DE">
              <w:rPr>
                <w:sz w:val="20"/>
              </w:rPr>
              <w:t>TN-Liste (blau ausgefüllt!!)</w:t>
            </w:r>
          </w:p>
          <w:p w14:paraId="17C621FA" w14:textId="77777777" w:rsidR="003E0DAC" w:rsidRPr="005A33DE" w:rsidRDefault="003E0DAC" w:rsidP="003E0DAC">
            <w:pPr>
              <w:numPr>
                <w:ilvl w:val="0"/>
                <w:numId w:val="21"/>
              </w:numPr>
              <w:ind w:right="-869"/>
              <w:rPr>
                <w:sz w:val="20"/>
              </w:rPr>
            </w:pPr>
            <w:r w:rsidRPr="005A33DE">
              <w:rPr>
                <w:sz w:val="20"/>
              </w:rPr>
              <w:t>Einladung</w:t>
            </w:r>
          </w:p>
          <w:p w14:paraId="271239A8" w14:textId="77777777" w:rsidR="003E0DAC" w:rsidRPr="005A33DE" w:rsidRDefault="003E0DAC" w:rsidP="003E0DAC">
            <w:pPr>
              <w:numPr>
                <w:ilvl w:val="0"/>
                <w:numId w:val="21"/>
              </w:numPr>
              <w:ind w:right="-869"/>
              <w:rPr>
                <w:sz w:val="20"/>
              </w:rPr>
            </w:pPr>
            <w:r w:rsidRPr="005A33DE">
              <w:rPr>
                <w:sz w:val="20"/>
              </w:rPr>
              <w:t>Programm/Bericht mit geschlechtergerechter Zielsetzung</w:t>
            </w:r>
          </w:p>
          <w:p w14:paraId="61B2A76D" w14:textId="77777777" w:rsidR="003E0DAC" w:rsidRPr="005A33DE" w:rsidRDefault="003E0DAC" w:rsidP="003E0DAC">
            <w:pPr>
              <w:ind w:right="-869"/>
              <w:rPr>
                <w:color w:val="FF0000"/>
                <w:sz w:val="20"/>
              </w:rPr>
            </w:pPr>
            <w:r w:rsidRPr="005A33DE">
              <w:rPr>
                <w:color w:val="FF0000"/>
                <w:sz w:val="20"/>
              </w:rPr>
              <w:tab/>
              <w:t>(bei AEJ: Trennung von Reflexion und Transfer)</w:t>
            </w:r>
          </w:p>
          <w:p w14:paraId="619C52EF" w14:textId="635F6928" w:rsidR="00204D99" w:rsidRPr="005A33DE" w:rsidRDefault="00204D99" w:rsidP="003E0DAC">
            <w:pPr>
              <w:ind w:right="-869"/>
              <w:rPr>
                <w:color w:val="FF0000"/>
                <w:sz w:val="20"/>
              </w:rPr>
            </w:pPr>
          </w:p>
        </w:tc>
        <w:tc>
          <w:tcPr>
            <w:tcW w:w="1276" w:type="dxa"/>
          </w:tcPr>
          <w:p w14:paraId="452678EF" w14:textId="77777777" w:rsidR="003E0DAC" w:rsidRPr="005A33DE" w:rsidRDefault="003E0DAC" w:rsidP="003E0DAC">
            <w:pPr>
              <w:ind w:right="-869"/>
              <w:rPr>
                <w:sz w:val="20"/>
              </w:rPr>
            </w:pPr>
          </w:p>
        </w:tc>
      </w:tr>
      <w:tr w:rsidR="003E0DAC" w:rsidRPr="005A33DE" w14:paraId="61BFA756" w14:textId="77777777" w:rsidTr="005A33DE">
        <w:tc>
          <w:tcPr>
            <w:tcW w:w="7196" w:type="dxa"/>
          </w:tcPr>
          <w:p w14:paraId="1B009DED" w14:textId="39392E51" w:rsidR="00204D99" w:rsidRPr="005A33DE" w:rsidRDefault="00204D99" w:rsidP="00204D99">
            <w:pPr>
              <w:ind w:right="-869"/>
              <w:rPr>
                <w:sz w:val="20"/>
              </w:rPr>
            </w:pPr>
            <w:r w:rsidRPr="005A33DE">
              <w:rPr>
                <w:sz w:val="20"/>
              </w:rPr>
              <w:t xml:space="preserve">Ist die </w:t>
            </w:r>
            <w:r w:rsidRPr="005A33DE">
              <w:rPr>
                <w:b/>
                <w:sz w:val="20"/>
              </w:rPr>
              <w:t>Einladung</w:t>
            </w:r>
            <w:r w:rsidRPr="005A33DE">
              <w:rPr>
                <w:sz w:val="20"/>
              </w:rPr>
              <w:t xml:space="preserve"> vollständig?</w:t>
            </w:r>
          </w:p>
          <w:p w14:paraId="01B75495" w14:textId="77777777" w:rsidR="00204D99" w:rsidRPr="005A33DE" w:rsidRDefault="00204D99" w:rsidP="00204D99">
            <w:pPr>
              <w:numPr>
                <w:ilvl w:val="0"/>
                <w:numId w:val="21"/>
              </w:numPr>
              <w:ind w:right="-869"/>
              <w:rPr>
                <w:sz w:val="20"/>
              </w:rPr>
            </w:pPr>
            <w:r w:rsidRPr="005A33DE">
              <w:rPr>
                <w:sz w:val="20"/>
              </w:rPr>
              <w:t xml:space="preserve">der TN-Kreis (konkret / offen) </w:t>
            </w:r>
          </w:p>
          <w:p w14:paraId="7134968B" w14:textId="77777777" w:rsidR="00204D99" w:rsidRPr="005A33DE" w:rsidRDefault="00204D99" w:rsidP="00204D99">
            <w:pPr>
              <w:numPr>
                <w:ilvl w:val="0"/>
                <w:numId w:val="21"/>
              </w:numPr>
              <w:ind w:right="-869"/>
              <w:rPr>
                <w:sz w:val="20"/>
              </w:rPr>
            </w:pPr>
            <w:r w:rsidRPr="005A33DE">
              <w:rPr>
                <w:sz w:val="20"/>
              </w:rPr>
              <w:t>Veranstalter</w:t>
            </w:r>
          </w:p>
          <w:p w14:paraId="0980381B" w14:textId="77777777" w:rsidR="00204D99" w:rsidRPr="005A33DE" w:rsidRDefault="00204D99" w:rsidP="00204D99">
            <w:pPr>
              <w:numPr>
                <w:ilvl w:val="0"/>
                <w:numId w:val="21"/>
              </w:numPr>
              <w:ind w:right="-869"/>
              <w:rPr>
                <w:sz w:val="20"/>
              </w:rPr>
            </w:pPr>
            <w:r w:rsidRPr="005A33DE">
              <w:rPr>
                <w:sz w:val="20"/>
              </w:rPr>
              <w:t xml:space="preserve">Titel </w:t>
            </w:r>
          </w:p>
          <w:p w14:paraId="799A6223" w14:textId="77777777" w:rsidR="00204D99" w:rsidRPr="005A33DE" w:rsidRDefault="00204D99" w:rsidP="00204D99">
            <w:pPr>
              <w:numPr>
                <w:ilvl w:val="0"/>
                <w:numId w:val="21"/>
              </w:numPr>
              <w:ind w:right="-869"/>
              <w:rPr>
                <w:sz w:val="20"/>
              </w:rPr>
            </w:pPr>
            <w:r w:rsidRPr="005A33DE">
              <w:rPr>
                <w:sz w:val="20"/>
              </w:rPr>
              <w:t>TN-Betrag</w:t>
            </w:r>
          </w:p>
          <w:p w14:paraId="7DC32689" w14:textId="77777777" w:rsidR="003E0DAC" w:rsidRPr="005A33DE" w:rsidRDefault="00204D99" w:rsidP="00204D99">
            <w:pPr>
              <w:numPr>
                <w:ilvl w:val="0"/>
                <w:numId w:val="21"/>
              </w:numPr>
              <w:ind w:right="-869"/>
              <w:rPr>
                <w:sz w:val="20"/>
              </w:rPr>
            </w:pPr>
            <w:r w:rsidRPr="005A33DE">
              <w:rPr>
                <w:sz w:val="20"/>
              </w:rPr>
              <w:t>die Zeit</w:t>
            </w:r>
          </w:p>
          <w:p w14:paraId="6FAB3C1E" w14:textId="4493EA90" w:rsidR="00204D99" w:rsidRPr="005A33DE" w:rsidRDefault="00204D99" w:rsidP="00204D99">
            <w:pPr>
              <w:ind w:right="-869"/>
              <w:rPr>
                <w:sz w:val="20"/>
              </w:rPr>
            </w:pPr>
          </w:p>
        </w:tc>
        <w:tc>
          <w:tcPr>
            <w:tcW w:w="1276" w:type="dxa"/>
          </w:tcPr>
          <w:p w14:paraId="172E2EA1" w14:textId="77777777" w:rsidR="003E0DAC" w:rsidRPr="005A33DE" w:rsidRDefault="003E0DAC" w:rsidP="003E0DAC">
            <w:pPr>
              <w:ind w:right="-869"/>
              <w:rPr>
                <w:sz w:val="20"/>
              </w:rPr>
            </w:pPr>
          </w:p>
        </w:tc>
      </w:tr>
      <w:tr w:rsidR="003E0DAC" w:rsidRPr="005A33DE" w14:paraId="3A23B4E9" w14:textId="77777777" w:rsidTr="005A33DE">
        <w:tc>
          <w:tcPr>
            <w:tcW w:w="7196" w:type="dxa"/>
          </w:tcPr>
          <w:p w14:paraId="05BD4F52" w14:textId="77777777" w:rsidR="003E0DAC" w:rsidRPr="005A33DE" w:rsidRDefault="00204D99" w:rsidP="00204D99">
            <w:pPr>
              <w:ind w:right="-108"/>
              <w:rPr>
                <w:sz w:val="20"/>
              </w:rPr>
            </w:pPr>
            <w:r w:rsidRPr="005A33DE">
              <w:rPr>
                <w:sz w:val="20"/>
              </w:rPr>
              <w:t>Stimmen die Angaben (Veranstalter, Datum usw.) der Einladung mit dem Antrag überein?</w:t>
            </w:r>
          </w:p>
          <w:p w14:paraId="108367B6" w14:textId="3FB10944" w:rsidR="00204D99" w:rsidRPr="005A33DE" w:rsidRDefault="00204D99" w:rsidP="00204D99">
            <w:pPr>
              <w:ind w:right="-108"/>
              <w:rPr>
                <w:sz w:val="20"/>
              </w:rPr>
            </w:pPr>
          </w:p>
        </w:tc>
        <w:tc>
          <w:tcPr>
            <w:tcW w:w="1276" w:type="dxa"/>
          </w:tcPr>
          <w:p w14:paraId="1C2E5FF3" w14:textId="77777777" w:rsidR="003E0DAC" w:rsidRPr="005A33DE" w:rsidRDefault="003E0DAC" w:rsidP="003E0DAC">
            <w:pPr>
              <w:ind w:right="-869"/>
              <w:rPr>
                <w:sz w:val="20"/>
              </w:rPr>
            </w:pPr>
          </w:p>
        </w:tc>
      </w:tr>
      <w:tr w:rsidR="00204D99" w:rsidRPr="005A33DE" w14:paraId="50B96DEA" w14:textId="77777777" w:rsidTr="005A33DE">
        <w:tc>
          <w:tcPr>
            <w:tcW w:w="8472" w:type="dxa"/>
            <w:gridSpan w:val="2"/>
            <w:shd w:val="clear" w:color="auto" w:fill="77B800"/>
          </w:tcPr>
          <w:p w14:paraId="5E7885FF" w14:textId="7D6E4E1E" w:rsidR="00204D99" w:rsidRPr="005A33DE" w:rsidRDefault="00204D99" w:rsidP="003E0DAC">
            <w:pPr>
              <w:ind w:right="-869"/>
              <w:rPr>
                <w:b/>
                <w:sz w:val="20"/>
              </w:rPr>
            </w:pPr>
            <w:r w:rsidRPr="005A33DE">
              <w:rPr>
                <w:b/>
                <w:sz w:val="20"/>
              </w:rPr>
              <w:t>TeilnehmerInnen-Liste</w:t>
            </w:r>
          </w:p>
        </w:tc>
      </w:tr>
      <w:tr w:rsidR="003E0DAC" w:rsidRPr="005A33DE" w14:paraId="70FD74B7" w14:textId="77777777" w:rsidTr="005A33DE">
        <w:tc>
          <w:tcPr>
            <w:tcW w:w="7196" w:type="dxa"/>
          </w:tcPr>
          <w:p w14:paraId="71720AF1" w14:textId="6613C504" w:rsidR="00B725D5" w:rsidRPr="005A33DE" w:rsidRDefault="00B725D5" w:rsidP="00B41C9C">
            <w:pPr>
              <w:pStyle w:val="Listenabsatz"/>
              <w:numPr>
                <w:ilvl w:val="0"/>
                <w:numId w:val="25"/>
              </w:numPr>
              <w:ind w:right="-869"/>
              <w:rPr>
                <w:b/>
                <w:sz w:val="20"/>
              </w:rPr>
            </w:pPr>
            <w:r w:rsidRPr="005A33DE">
              <w:rPr>
                <w:b/>
                <w:sz w:val="20"/>
              </w:rPr>
              <w:t>für den AEJ-Antrag</w:t>
            </w:r>
          </w:p>
          <w:p w14:paraId="3F1AB557" w14:textId="199F45EC" w:rsidR="00B725D5" w:rsidRPr="005A33DE" w:rsidRDefault="00B725D5" w:rsidP="00B725D5">
            <w:pPr>
              <w:numPr>
                <w:ilvl w:val="0"/>
                <w:numId w:val="22"/>
              </w:numPr>
              <w:ind w:right="-869"/>
              <w:rPr>
                <w:sz w:val="20"/>
              </w:rPr>
            </w:pPr>
            <w:r w:rsidRPr="005A33DE">
              <w:rPr>
                <w:sz w:val="20"/>
              </w:rPr>
              <w:t>mindestens 6 TN (nur Tagessatzförderung)</w:t>
            </w:r>
          </w:p>
          <w:p w14:paraId="7EAB92C2" w14:textId="77777777" w:rsidR="00B725D5" w:rsidRPr="005A33DE" w:rsidRDefault="00B725D5" w:rsidP="00B725D5">
            <w:pPr>
              <w:numPr>
                <w:ilvl w:val="0"/>
                <w:numId w:val="22"/>
              </w:numPr>
              <w:ind w:right="-869"/>
              <w:rPr>
                <w:sz w:val="20"/>
              </w:rPr>
            </w:pPr>
            <w:r w:rsidRPr="005A33DE">
              <w:rPr>
                <w:sz w:val="20"/>
              </w:rPr>
              <w:t xml:space="preserve">höchstens 60 TN </w:t>
            </w:r>
          </w:p>
          <w:p w14:paraId="172A199C" w14:textId="77777777" w:rsidR="00B725D5" w:rsidRPr="005A33DE" w:rsidRDefault="00B725D5" w:rsidP="00B725D5">
            <w:pPr>
              <w:numPr>
                <w:ilvl w:val="0"/>
                <w:numId w:val="22"/>
              </w:numPr>
              <w:ind w:right="-869"/>
              <w:rPr>
                <w:sz w:val="20"/>
              </w:rPr>
            </w:pPr>
            <w:r w:rsidRPr="005A33DE">
              <w:rPr>
                <w:sz w:val="20"/>
              </w:rPr>
              <w:t>mindestens 15 Jahre</w:t>
            </w:r>
          </w:p>
          <w:p w14:paraId="5125B677" w14:textId="0CCD9815" w:rsidR="00B725D5" w:rsidRPr="005A33DE" w:rsidRDefault="00B725D5" w:rsidP="00B725D5">
            <w:pPr>
              <w:numPr>
                <w:ilvl w:val="0"/>
                <w:numId w:val="22"/>
              </w:numPr>
              <w:ind w:right="-869"/>
              <w:rPr>
                <w:sz w:val="20"/>
              </w:rPr>
            </w:pPr>
            <w:r w:rsidRPr="005A33DE">
              <w:rPr>
                <w:sz w:val="20"/>
              </w:rPr>
              <w:t>Je 20 Teilnehmer – 1 Referent/in</w:t>
            </w:r>
          </w:p>
          <w:p w14:paraId="74BA8185" w14:textId="77777777" w:rsidR="003E0DAC" w:rsidRPr="005A33DE" w:rsidRDefault="003E0DAC" w:rsidP="003E0DAC">
            <w:pPr>
              <w:ind w:right="-869"/>
              <w:rPr>
                <w:sz w:val="20"/>
              </w:rPr>
            </w:pPr>
          </w:p>
        </w:tc>
        <w:tc>
          <w:tcPr>
            <w:tcW w:w="1276" w:type="dxa"/>
          </w:tcPr>
          <w:p w14:paraId="3207D184" w14:textId="77777777" w:rsidR="003E0DAC" w:rsidRPr="005A33DE" w:rsidRDefault="003E0DAC" w:rsidP="003E0DAC">
            <w:pPr>
              <w:ind w:right="-869"/>
              <w:rPr>
                <w:sz w:val="20"/>
              </w:rPr>
            </w:pPr>
          </w:p>
        </w:tc>
      </w:tr>
      <w:tr w:rsidR="003E0DAC" w:rsidRPr="005A33DE" w14:paraId="5C4956BE" w14:textId="77777777" w:rsidTr="005A33DE">
        <w:tc>
          <w:tcPr>
            <w:tcW w:w="7196" w:type="dxa"/>
          </w:tcPr>
          <w:p w14:paraId="533D5212" w14:textId="1F7A04E5" w:rsidR="00B41C9C" w:rsidRPr="005A33DE" w:rsidRDefault="00B41C9C" w:rsidP="00B41C9C">
            <w:pPr>
              <w:pStyle w:val="Listenabsatz"/>
              <w:numPr>
                <w:ilvl w:val="0"/>
                <w:numId w:val="25"/>
              </w:numPr>
              <w:ind w:right="-869"/>
              <w:rPr>
                <w:b/>
                <w:sz w:val="20"/>
              </w:rPr>
            </w:pPr>
            <w:r w:rsidRPr="005A33DE">
              <w:rPr>
                <w:b/>
                <w:sz w:val="20"/>
              </w:rPr>
              <w:t>AEJ-Abendseminare</w:t>
            </w:r>
          </w:p>
          <w:p w14:paraId="72824D02" w14:textId="77777777" w:rsidR="00B41C9C" w:rsidRPr="005A33DE" w:rsidRDefault="00B41C9C" w:rsidP="00B41C9C">
            <w:pPr>
              <w:numPr>
                <w:ilvl w:val="0"/>
                <w:numId w:val="27"/>
              </w:numPr>
              <w:ind w:right="-869"/>
              <w:rPr>
                <w:sz w:val="20"/>
              </w:rPr>
            </w:pPr>
            <w:r w:rsidRPr="005A33DE">
              <w:rPr>
                <w:sz w:val="20"/>
              </w:rPr>
              <w:t>insgesamt 6 Stunden</w:t>
            </w:r>
          </w:p>
          <w:p w14:paraId="0BD14914" w14:textId="39DA44AD" w:rsidR="00B41C9C" w:rsidRPr="005A33DE" w:rsidRDefault="00B41C9C" w:rsidP="00B41C9C">
            <w:pPr>
              <w:numPr>
                <w:ilvl w:val="0"/>
                <w:numId w:val="27"/>
              </w:numPr>
              <w:ind w:right="-869"/>
              <w:rPr>
                <w:sz w:val="20"/>
              </w:rPr>
            </w:pPr>
            <w:r w:rsidRPr="005A33DE">
              <w:rPr>
                <w:sz w:val="20"/>
              </w:rPr>
              <w:t>mind. 2, max. 10 Abende</w:t>
            </w:r>
          </w:p>
          <w:p w14:paraId="76ED47C6" w14:textId="3A519DE2" w:rsidR="00B41C9C" w:rsidRPr="005A33DE" w:rsidRDefault="00B41C9C" w:rsidP="00B41C9C">
            <w:pPr>
              <w:numPr>
                <w:ilvl w:val="0"/>
                <w:numId w:val="27"/>
              </w:numPr>
              <w:ind w:right="-869"/>
              <w:rPr>
                <w:sz w:val="20"/>
              </w:rPr>
            </w:pPr>
            <w:r w:rsidRPr="005A33DE">
              <w:rPr>
                <w:sz w:val="20"/>
              </w:rPr>
              <w:t xml:space="preserve">max. 2 Wochen Abstand zwischen den Abenden </w:t>
            </w:r>
          </w:p>
          <w:p w14:paraId="07E76A06" w14:textId="1383761E" w:rsidR="00B41C9C" w:rsidRPr="005A33DE" w:rsidRDefault="00B41C9C" w:rsidP="00B41C9C">
            <w:pPr>
              <w:numPr>
                <w:ilvl w:val="0"/>
                <w:numId w:val="27"/>
              </w:numPr>
              <w:ind w:right="-869"/>
              <w:rPr>
                <w:sz w:val="20"/>
              </w:rPr>
            </w:pPr>
            <w:r w:rsidRPr="005A33DE">
              <w:rPr>
                <w:sz w:val="20"/>
              </w:rPr>
              <w:t>bei allen Veranstaltungen: gleicher TN–Kreis</w:t>
            </w:r>
          </w:p>
          <w:p w14:paraId="4673806C" w14:textId="77777777" w:rsidR="003E0DAC" w:rsidRPr="005A33DE" w:rsidRDefault="003E0DAC" w:rsidP="003E0DAC">
            <w:pPr>
              <w:ind w:right="-869"/>
              <w:rPr>
                <w:sz w:val="20"/>
              </w:rPr>
            </w:pPr>
          </w:p>
        </w:tc>
        <w:tc>
          <w:tcPr>
            <w:tcW w:w="1276" w:type="dxa"/>
          </w:tcPr>
          <w:p w14:paraId="58129775" w14:textId="77777777" w:rsidR="003E0DAC" w:rsidRPr="005A33DE" w:rsidRDefault="003E0DAC" w:rsidP="003E0DAC">
            <w:pPr>
              <w:ind w:right="-869"/>
              <w:rPr>
                <w:sz w:val="20"/>
              </w:rPr>
            </w:pPr>
          </w:p>
        </w:tc>
      </w:tr>
      <w:tr w:rsidR="003E0DAC" w:rsidRPr="005A33DE" w14:paraId="691E630E" w14:textId="77777777" w:rsidTr="005A33DE">
        <w:tc>
          <w:tcPr>
            <w:tcW w:w="7196" w:type="dxa"/>
          </w:tcPr>
          <w:p w14:paraId="5C6B48A6" w14:textId="11B69B65" w:rsidR="00B41C9C" w:rsidRPr="005A33DE" w:rsidRDefault="00B41C9C" w:rsidP="00AB75E2">
            <w:pPr>
              <w:pStyle w:val="Listenabsatz"/>
              <w:numPr>
                <w:ilvl w:val="0"/>
                <w:numId w:val="25"/>
              </w:numPr>
              <w:rPr>
                <w:b/>
                <w:sz w:val="20"/>
              </w:rPr>
            </w:pPr>
            <w:r w:rsidRPr="005A33DE">
              <w:rPr>
                <w:b/>
                <w:sz w:val="20"/>
              </w:rPr>
              <w:t>Jugendbildungsmaßnahmen</w:t>
            </w:r>
          </w:p>
          <w:p w14:paraId="1ACEE272" w14:textId="77777777" w:rsidR="00B41C9C" w:rsidRPr="005A33DE" w:rsidRDefault="00B41C9C" w:rsidP="00AB75E2">
            <w:pPr>
              <w:numPr>
                <w:ilvl w:val="0"/>
                <w:numId w:val="30"/>
              </w:numPr>
              <w:rPr>
                <w:sz w:val="20"/>
              </w:rPr>
            </w:pPr>
            <w:r w:rsidRPr="005A33DE">
              <w:rPr>
                <w:sz w:val="20"/>
              </w:rPr>
              <w:t xml:space="preserve">mind. 10 TN </w:t>
            </w:r>
          </w:p>
          <w:p w14:paraId="0DD1F699" w14:textId="6C062D68" w:rsidR="00B41C9C" w:rsidRPr="005A33DE" w:rsidRDefault="00B41C9C" w:rsidP="00AB75E2">
            <w:pPr>
              <w:numPr>
                <w:ilvl w:val="0"/>
                <w:numId w:val="30"/>
              </w:numPr>
              <w:rPr>
                <w:sz w:val="20"/>
              </w:rPr>
            </w:pPr>
            <w:r w:rsidRPr="005A33DE">
              <w:rPr>
                <w:sz w:val="20"/>
              </w:rPr>
              <w:t>höchstens 26 Jahre (</w:t>
            </w:r>
            <w:r w:rsidR="00AB75E2" w:rsidRPr="005A33DE">
              <w:rPr>
                <w:sz w:val="20"/>
              </w:rPr>
              <w:t>maximal 10</w:t>
            </w:r>
            <w:r w:rsidRPr="005A33DE">
              <w:rPr>
                <w:sz w:val="20"/>
              </w:rPr>
              <w:t>% d. TN dürfen älter als 26 Jahre sein. Diese TN werden jedoch nicht bezuschusst.)</w:t>
            </w:r>
          </w:p>
          <w:p w14:paraId="4AEE147D" w14:textId="77777777" w:rsidR="00B41C9C" w:rsidRPr="005A33DE" w:rsidRDefault="00B41C9C" w:rsidP="00AB75E2">
            <w:pPr>
              <w:numPr>
                <w:ilvl w:val="0"/>
                <w:numId w:val="30"/>
              </w:numPr>
              <w:rPr>
                <w:sz w:val="20"/>
              </w:rPr>
            </w:pPr>
            <w:r w:rsidRPr="005A33DE">
              <w:rPr>
                <w:sz w:val="20"/>
              </w:rPr>
              <w:t>höchstens 60 TN</w:t>
            </w:r>
          </w:p>
          <w:p w14:paraId="58B588E2" w14:textId="41122E70" w:rsidR="00B41C9C" w:rsidRPr="005A33DE" w:rsidRDefault="00B41C9C" w:rsidP="00AB75E2">
            <w:pPr>
              <w:numPr>
                <w:ilvl w:val="0"/>
                <w:numId w:val="30"/>
              </w:numPr>
              <w:rPr>
                <w:sz w:val="20"/>
              </w:rPr>
            </w:pPr>
            <w:r w:rsidRPr="005A33DE">
              <w:rPr>
                <w:sz w:val="20"/>
              </w:rPr>
              <w:t>Je 20 Teilnehmer – 1 Referent/in</w:t>
            </w:r>
          </w:p>
          <w:p w14:paraId="04919ECE" w14:textId="77777777" w:rsidR="003E0DAC" w:rsidRPr="005A33DE" w:rsidRDefault="003E0DAC" w:rsidP="003E0DAC">
            <w:pPr>
              <w:ind w:right="-869"/>
              <w:rPr>
                <w:sz w:val="20"/>
              </w:rPr>
            </w:pPr>
          </w:p>
        </w:tc>
        <w:tc>
          <w:tcPr>
            <w:tcW w:w="1276" w:type="dxa"/>
          </w:tcPr>
          <w:p w14:paraId="6185E7E7" w14:textId="77777777" w:rsidR="003E0DAC" w:rsidRPr="005A33DE" w:rsidRDefault="003E0DAC" w:rsidP="003E0DAC">
            <w:pPr>
              <w:ind w:right="-869"/>
              <w:rPr>
                <w:sz w:val="20"/>
              </w:rPr>
            </w:pPr>
          </w:p>
        </w:tc>
      </w:tr>
      <w:tr w:rsidR="00AB75E2" w:rsidRPr="005A33DE" w14:paraId="3C297166" w14:textId="77777777" w:rsidTr="005A33DE">
        <w:tc>
          <w:tcPr>
            <w:tcW w:w="7196" w:type="dxa"/>
          </w:tcPr>
          <w:p w14:paraId="7DAE9584" w14:textId="2A1F19F8" w:rsidR="00AB75E2" w:rsidRPr="005A33DE" w:rsidRDefault="00AB75E2" w:rsidP="00AB75E2">
            <w:pPr>
              <w:pStyle w:val="Listenabsatz"/>
              <w:numPr>
                <w:ilvl w:val="0"/>
                <w:numId w:val="25"/>
              </w:numPr>
              <w:rPr>
                <w:sz w:val="20"/>
              </w:rPr>
            </w:pPr>
            <w:r w:rsidRPr="005A33DE">
              <w:rPr>
                <w:sz w:val="20"/>
              </w:rPr>
              <w:t xml:space="preserve">weitere Angaben </w:t>
            </w:r>
          </w:p>
          <w:p w14:paraId="1DDA5847" w14:textId="77777777" w:rsidR="00AB75E2" w:rsidRPr="005A33DE" w:rsidRDefault="00AB75E2" w:rsidP="00AB75E2">
            <w:pPr>
              <w:numPr>
                <w:ilvl w:val="0"/>
                <w:numId w:val="31"/>
              </w:numPr>
              <w:rPr>
                <w:sz w:val="20"/>
              </w:rPr>
            </w:pPr>
            <w:r w:rsidRPr="005A33DE">
              <w:rPr>
                <w:sz w:val="20"/>
              </w:rPr>
              <w:t>Unterschriften der TeilnehmerInnen u. Referent/Innen</w:t>
            </w:r>
          </w:p>
          <w:p w14:paraId="5C794F0B" w14:textId="44ECFECB" w:rsidR="00AB75E2" w:rsidRPr="005A33DE" w:rsidRDefault="00AB75E2" w:rsidP="00AB75E2">
            <w:pPr>
              <w:numPr>
                <w:ilvl w:val="0"/>
                <w:numId w:val="31"/>
              </w:numPr>
              <w:rPr>
                <w:sz w:val="20"/>
              </w:rPr>
            </w:pPr>
            <w:r w:rsidRPr="005A33DE">
              <w:rPr>
                <w:sz w:val="20"/>
              </w:rPr>
              <w:t xml:space="preserve">Altersangaben </w:t>
            </w:r>
            <w:r w:rsidRPr="005A33DE">
              <w:rPr>
                <w:sz w:val="20"/>
              </w:rPr>
              <w:br/>
              <w:t xml:space="preserve">(bei Korrektur muss eine Ausweiskopie beiliegen) </w:t>
            </w:r>
          </w:p>
          <w:p w14:paraId="237728DA" w14:textId="77777777" w:rsidR="00AB75E2" w:rsidRPr="005A33DE" w:rsidRDefault="00AB75E2" w:rsidP="00AB75E2">
            <w:pPr>
              <w:pStyle w:val="Listenabsatz"/>
              <w:numPr>
                <w:ilvl w:val="0"/>
                <w:numId w:val="31"/>
              </w:numPr>
              <w:rPr>
                <w:sz w:val="20"/>
              </w:rPr>
            </w:pPr>
            <w:r w:rsidRPr="005A33DE">
              <w:rPr>
                <w:sz w:val="20"/>
              </w:rPr>
              <w:t>Anzahl der Anwesenheitstage (muss von jedem TN persönlich eingetragen sein)</w:t>
            </w:r>
          </w:p>
          <w:p w14:paraId="55841267" w14:textId="338F81E6" w:rsidR="00AB75E2" w:rsidRPr="005A33DE" w:rsidRDefault="00AB75E2" w:rsidP="00AB75E2">
            <w:pPr>
              <w:rPr>
                <w:sz w:val="20"/>
              </w:rPr>
            </w:pPr>
          </w:p>
        </w:tc>
        <w:tc>
          <w:tcPr>
            <w:tcW w:w="1276" w:type="dxa"/>
          </w:tcPr>
          <w:p w14:paraId="46C2D9C7" w14:textId="77777777" w:rsidR="00AB75E2" w:rsidRPr="005A33DE" w:rsidRDefault="00AB75E2" w:rsidP="003E0DAC">
            <w:pPr>
              <w:ind w:right="-869"/>
              <w:rPr>
                <w:sz w:val="20"/>
              </w:rPr>
            </w:pPr>
          </w:p>
        </w:tc>
      </w:tr>
      <w:tr w:rsidR="005A33DE" w:rsidRPr="005A33DE" w14:paraId="654230E6" w14:textId="77777777" w:rsidTr="005A33DE">
        <w:tc>
          <w:tcPr>
            <w:tcW w:w="8472" w:type="dxa"/>
            <w:gridSpan w:val="2"/>
            <w:shd w:val="clear" w:color="auto" w:fill="77B800"/>
          </w:tcPr>
          <w:p w14:paraId="1AB32293" w14:textId="09D74F04" w:rsidR="005A33DE" w:rsidRPr="005A33DE" w:rsidRDefault="005A33DE" w:rsidP="003E0DAC">
            <w:pPr>
              <w:ind w:right="-869"/>
              <w:rPr>
                <w:b/>
                <w:sz w:val="20"/>
              </w:rPr>
            </w:pPr>
            <w:r w:rsidRPr="005A33DE">
              <w:rPr>
                <w:b/>
                <w:sz w:val="20"/>
              </w:rPr>
              <w:t>Zeiten</w:t>
            </w:r>
          </w:p>
        </w:tc>
      </w:tr>
      <w:tr w:rsidR="005A33DE" w:rsidRPr="005A33DE" w14:paraId="3E6AC787" w14:textId="77777777" w:rsidTr="005A33DE">
        <w:tc>
          <w:tcPr>
            <w:tcW w:w="7196" w:type="dxa"/>
          </w:tcPr>
          <w:p w14:paraId="0D132607" w14:textId="77777777" w:rsidR="005A33DE" w:rsidRPr="005A33DE" w:rsidRDefault="005A33DE" w:rsidP="005A33DE">
            <w:pPr>
              <w:pStyle w:val="Listenabsatz"/>
              <w:numPr>
                <w:ilvl w:val="0"/>
                <w:numId w:val="32"/>
              </w:numPr>
              <w:rPr>
                <w:sz w:val="20"/>
              </w:rPr>
            </w:pPr>
            <w:r w:rsidRPr="005A33DE">
              <w:rPr>
                <w:sz w:val="20"/>
              </w:rPr>
              <w:t xml:space="preserve">mind. 6 Std. pro Tag; </w:t>
            </w:r>
          </w:p>
          <w:p w14:paraId="577801FD" w14:textId="77777777" w:rsidR="005A33DE" w:rsidRPr="005A33DE" w:rsidRDefault="005A33DE" w:rsidP="005A33DE">
            <w:pPr>
              <w:pStyle w:val="Listenabsatz"/>
              <w:numPr>
                <w:ilvl w:val="0"/>
                <w:numId w:val="32"/>
              </w:numPr>
              <w:rPr>
                <w:sz w:val="20"/>
              </w:rPr>
            </w:pPr>
            <w:r w:rsidRPr="005A33DE">
              <w:rPr>
                <w:sz w:val="20"/>
              </w:rPr>
              <w:t>dabei gelten 12 Arbeitsstunden als 2 Tage und 18 Arbeitsstunden als 3 Arbeitstage.</w:t>
            </w:r>
          </w:p>
          <w:p w14:paraId="7F5E3D47" w14:textId="31F12E16" w:rsidR="005A33DE" w:rsidRPr="005A33DE" w:rsidRDefault="005A33DE" w:rsidP="005A33DE">
            <w:pPr>
              <w:pStyle w:val="Listenabsatz"/>
              <w:rPr>
                <w:sz w:val="20"/>
              </w:rPr>
            </w:pPr>
            <w:r w:rsidRPr="005A33DE">
              <w:rPr>
                <w:sz w:val="20"/>
              </w:rPr>
              <w:t>(An- u. Abreisetag können zusammen addiert werden)</w:t>
            </w:r>
          </w:p>
          <w:p w14:paraId="664FD857" w14:textId="77777777" w:rsidR="005A33DE" w:rsidRPr="005A33DE" w:rsidRDefault="005A33DE" w:rsidP="005A33DE">
            <w:pPr>
              <w:rPr>
                <w:sz w:val="20"/>
              </w:rPr>
            </w:pPr>
          </w:p>
        </w:tc>
        <w:tc>
          <w:tcPr>
            <w:tcW w:w="1276" w:type="dxa"/>
          </w:tcPr>
          <w:p w14:paraId="0C81E068" w14:textId="77777777" w:rsidR="005A33DE" w:rsidRPr="005A33DE" w:rsidRDefault="005A33DE" w:rsidP="005A33DE">
            <w:pPr>
              <w:ind w:right="-869"/>
              <w:rPr>
                <w:sz w:val="14"/>
              </w:rPr>
            </w:pPr>
          </w:p>
          <w:p w14:paraId="6D8AA429" w14:textId="77777777" w:rsidR="005A33DE" w:rsidRPr="005A33DE" w:rsidRDefault="005A33DE" w:rsidP="005A33DE">
            <w:pPr>
              <w:ind w:right="-869"/>
              <w:rPr>
                <w:sz w:val="14"/>
              </w:rPr>
            </w:pPr>
            <w:r w:rsidRPr="005A33DE">
              <w:rPr>
                <w:sz w:val="14"/>
              </w:rPr>
              <w:t>1. Tag ______ Std.</w:t>
            </w:r>
          </w:p>
          <w:p w14:paraId="7AC8A370" w14:textId="77777777" w:rsidR="005A33DE" w:rsidRPr="005A33DE" w:rsidRDefault="005A33DE" w:rsidP="005A33DE">
            <w:pPr>
              <w:ind w:right="-869"/>
              <w:rPr>
                <w:sz w:val="14"/>
              </w:rPr>
            </w:pPr>
            <w:r w:rsidRPr="005A33DE">
              <w:rPr>
                <w:sz w:val="14"/>
              </w:rPr>
              <w:t>2. Tag ______ Std.</w:t>
            </w:r>
          </w:p>
          <w:p w14:paraId="7E330B47" w14:textId="77777777" w:rsidR="005A33DE" w:rsidRPr="005A33DE" w:rsidRDefault="005A33DE" w:rsidP="005A33DE">
            <w:pPr>
              <w:ind w:right="-869"/>
              <w:rPr>
                <w:sz w:val="14"/>
              </w:rPr>
            </w:pPr>
            <w:r w:rsidRPr="005A33DE">
              <w:rPr>
                <w:sz w:val="14"/>
              </w:rPr>
              <w:t>3. Tag ______ Std.</w:t>
            </w:r>
          </w:p>
          <w:p w14:paraId="07448BEC" w14:textId="77777777" w:rsidR="005A33DE" w:rsidRPr="005A33DE" w:rsidRDefault="005A33DE" w:rsidP="005A33DE">
            <w:pPr>
              <w:ind w:right="-869"/>
              <w:rPr>
                <w:sz w:val="14"/>
              </w:rPr>
            </w:pPr>
            <w:r w:rsidRPr="005A33DE">
              <w:rPr>
                <w:sz w:val="14"/>
              </w:rPr>
              <w:t>4. Tag ______ Std.</w:t>
            </w:r>
          </w:p>
          <w:p w14:paraId="202B766C" w14:textId="6BB88A37" w:rsidR="005A33DE" w:rsidRPr="005A33DE" w:rsidRDefault="005A33DE" w:rsidP="005A33DE">
            <w:pPr>
              <w:ind w:right="-869"/>
              <w:rPr>
                <w:sz w:val="20"/>
              </w:rPr>
            </w:pPr>
            <w:r w:rsidRPr="005A33DE">
              <w:rPr>
                <w:sz w:val="14"/>
              </w:rPr>
              <w:t>5. Tag ______ Std.</w:t>
            </w:r>
          </w:p>
        </w:tc>
      </w:tr>
      <w:tr w:rsidR="005A33DE" w:rsidRPr="005A33DE" w14:paraId="1E82F089" w14:textId="77777777" w:rsidTr="005A33DE">
        <w:tc>
          <w:tcPr>
            <w:tcW w:w="8472" w:type="dxa"/>
            <w:gridSpan w:val="2"/>
            <w:shd w:val="clear" w:color="auto" w:fill="77B800"/>
          </w:tcPr>
          <w:p w14:paraId="2F63B0D0" w14:textId="59F6D0AF" w:rsidR="005A33DE" w:rsidRPr="005A33DE" w:rsidRDefault="005A33DE" w:rsidP="005A33DE">
            <w:pPr>
              <w:ind w:right="-869"/>
              <w:rPr>
                <w:sz w:val="14"/>
              </w:rPr>
            </w:pPr>
            <w:r>
              <w:rPr>
                <w:sz w:val="20"/>
              </w:rPr>
              <w:t>Finanzen</w:t>
            </w:r>
          </w:p>
        </w:tc>
      </w:tr>
      <w:tr w:rsidR="005A33DE" w:rsidRPr="005A33DE" w14:paraId="43EBBD21" w14:textId="77777777" w:rsidTr="005A33DE">
        <w:tc>
          <w:tcPr>
            <w:tcW w:w="7196" w:type="dxa"/>
          </w:tcPr>
          <w:p w14:paraId="7EAC8A40" w14:textId="3C40B9FA" w:rsidR="005A33DE" w:rsidRDefault="005A33DE" w:rsidP="005A33DE">
            <w:pPr>
              <w:rPr>
                <w:sz w:val="20"/>
              </w:rPr>
            </w:pPr>
            <w:r>
              <w:rPr>
                <w:sz w:val="20"/>
              </w:rPr>
              <w:t>Stimmen</w:t>
            </w:r>
          </w:p>
          <w:p w14:paraId="343EFC8C" w14:textId="5C752B77" w:rsidR="005A33DE" w:rsidRPr="005A33DE" w:rsidRDefault="005A33DE" w:rsidP="005A33DE">
            <w:pPr>
              <w:pStyle w:val="Listenabsatz"/>
              <w:numPr>
                <w:ilvl w:val="0"/>
                <w:numId w:val="33"/>
              </w:numPr>
              <w:rPr>
                <w:sz w:val="20"/>
              </w:rPr>
            </w:pPr>
            <w:r w:rsidRPr="005A33DE">
              <w:rPr>
                <w:sz w:val="20"/>
              </w:rPr>
              <w:t>die Einnahmen (TN x TN-Gebühr)</w:t>
            </w:r>
          </w:p>
          <w:p w14:paraId="4EF3E42F" w14:textId="49E5F20C" w:rsidR="005A33DE" w:rsidRPr="005A33DE" w:rsidRDefault="005A33DE" w:rsidP="005A33DE">
            <w:pPr>
              <w:pStyle w:val="Listenabsatz"/>
              <w:numPr>
                <w:ilvl w:val="0"/>
                <w:numId w:val="33"/>
              </w:numPr>
              <w:rPr>
                <w:sz w:val="20"/>
              </w:rPr>
            </w:pPr>
            <w:r w:rsidRPr="005A33DE">
              <w:rPr>
                <w:sz w:val="20"/>
              </w:rPr>
              <w:t>die Ausgaben / Fehlbetrag (Addition)</w:t>
            </w:r>
          </w:p>
          <w:p w14:paraId="2235A380" w14:textId="7D85B3AA" w:rsidR="005A33DE" w:rsidRDefault="005A33DE" w:rsidP="005A33DE">
            <w:pPr>
              <w:rPr>
                <w:sz w:val="20"/>
              </w:rPr>
            </w:pPr>
            <w:r>
              <w:rPr>
                <w:sz w:val="20"/>
              </w:rPr>
              <w:t>überein?</w:t>
            </w:r>
          </w:p>
        </w:tc>
        <w:tc>
          <w:tcPr>
            <w:tcW w:w="1276" w:type="dxa"/>
          </w:tcPr>
          <w:p w14:paraId="7ECE1AEC" w14:textId="77777777" w:rsidR="005A33DE" w:rsidRPr="005A33DE" w:rsidRDefault="005A33DE" w:rsidP="005A33DE">
            <w:pPr>
              <w:ind w:right="-869"/>
              <w:rPr>
                <w:sz w:val="14"/>
              </w:rPr>
            </w:pPr>
          </w:p>
        </w:tc>
      </w:tr>
    </w:tbl>
    <w:p w14:paraId="6FCCB312" w14:textId="77777777" w:rsidR="003E0DAC" w:rsidRPr="005A33DE" w:rsidRDefault="003E0DAC" w:rsidP="005A33DE">
      <w:pPr>
        <w:ind w:right="-869"/>
        <w:rPr>
          <w:sz w:val="20"/>
        </w:rPr>
      </w:pPr>
    </w:p>
    <w:sectPr w:rsidR="003E0DAC" w:rsidRPr="005A33DE" w:rsidSect="009D1975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1134" w:right="2620" w:bottom="1701" w:left="1366" w:header="709" w:footer="14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A53D2F8" w14:textId="77777777" w:rsidR="00AB75E2" w:rsidRDefault="00AB75E2" w:rsidP="00B74C63">
      <w:r>
        <w:separator/>
      </w:r>
    </w:p>
  </w:endnote>
  <w:endnote w:type="continuationSeparator" w:id="0">
    <w:p w14:paraId="09BAE11F" w14:textId="77777777" w:rsidR="00AB75E2" w:rsidRDefault="00AB75E2" w:rsidP="00B74C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auto"/>
    <w:pitch w:val="variable"/>
    <w:sig w:usb0="00000287" w:usb1="00000000" w:usb2="00000000" w:usb3="00000000" w:csb0="0000009F" w:csb1="00000000"/>
  </w:font>
  <w:font w:name="BDKJ Bold">
    <w:panose1 w:val="02000000000000000000"/>
    <w:charset w:val="00"/>
    <w:family w:val="auto"/>
    <w:pitch w:val="variable"/>
    <w:sig w:usb0="80000027" w:usb1="4000006A" w:usb2="00000000" w:usb3="00000000" w:csb0="00000001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BDKJ Regular">
    <w:panose1 w:val="02000000000000000000"/>
    <w:charset w:val="00"/>
    <w:family w:val="auto"/>
    <w:pitch w:val="variable"/>
    <w:sig w:usb0="80000027" w:usb1="4000006A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6171CB5" w14:textId="77777777" w:rsidR="00AB75E2" w:rsidRDefault="00AB75E2" w:rsidP="00104B89">
    <w:pPr>
      <w:pStyle w:val="Fuzeile"/>
      <w:ind w:right="-2428"/>
      <w:jc w:val="right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475A34DB" wp14:editId="6ED9A8FE">
              <wp:simplePos x="0" y="0"/>
              <wp:positionH relativeFrom="column">
                <wp:posOffset>-114300</wp:posOffset>
              </wp:positionH>
              <wp:positionV relativeFrom="paragraph">
                <wp:posOffset>-294640</wp:posOffset>
              </wp:positionV>
              <wp:extent cx="5016500" cy="407670"/>
              <wp:effectExtent l="0" t="0" r="12700" b="0"/>
              <wp:wrapNone/>
              <wp:docPr id="1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16500" cy="4076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0F9A558" w14:textId="77777777" w:rsidR="00AB75E2" w:rsidRPr="00765F83" w:rsidRDefault="00AB75E2">
                          <w:pPr>
                            <w:rPr>
                              <w:rFonts w:ascii="BDKJ Bold" w:hAnsi="BDKJ Bold"/>
                              <w:b/>
                              <w:sz w:val="20"/>
                              <w:szCs w:val="20"/>
                            </w:rPr>
                          </w:pPr>
                          <w:r w:rsidRPr="00765F83">
                            <w:rPr>
                              <w:rFonts w:ascii="BDKJ Bold" w:hAnsi="BDKJ Bold"/>
                              <w:b/>
                              <w:sz w:val="20"/>
                              <w:szCs w:val="20"/>
                            </w:rPr>
                            <w:t>Bankverbindung</w:t>
                          </w:r>
                        </w:p>
                        <w:p w14:paraId="5448DC16" w14:textId="77777777" w:rsidR="00AB75E2" w:rsidRPr="00765F83" w:rsidRDefault="00AB75E2">
                          <w:pPr>
                            <w:rPr>
                              <w:rFonts w:ascii="BDKJ Regular" w:hAnsi="BDKJ Regular"/>
                            </w:rPr>
                          </w:pPr>
                          <w:r w:rsidRPr="00765F83">
                            <w:rPr>
                              <w:rFonts w:ascii="BDKJ Regular" w:hAnsi="BDKJ Regular"/>
                              <w:sz w:val="20"/>
                              <w:szCs w:val="20"/>
                            </w:rPr>
                            <w:t>BDKJ-Diözesanverband Bamberg</w:t>
                          </w:r>
                          <w:r w:rsidRPr="00765F83">
                            <w:rPr>
                              <w:rFonts w:ascii="BDKJ Regular" w:hAnsi="BDKJ Regular"/>
                            </w:rPr>
                            <w:tab/>
                          </w:r>
                          <w:r>
                            <w:rPr>
                              <w:rFonts w:ascii="BDKJ Regular" w:hAnsi="BDKJ Regular"/>
                            </w:rPr>
                            <w:t xml:space="preserve">              IBAN:  DE60 7509 0300 0009 0568 07</w:t>
                          </w:r>
                          <w:r>
                            <w:rPr>
                              <w:rFonts w:ascii="BDKJ Regular" w:hAnsi="BDKJ Regular"/>
                            </w:rPr>
                            <w:tab/>
                            <w:t xml:space="preserve">     BIC:  GENODEF1M05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Text Box 5" o:spid="_x0000_s1026" type="#_x0000_t202" style="position:absolute;left:0;text-align:left;margin-left:-8.95pt;margin-top:-23.15pt;width:395pt;height:32.1pt;z-index:25166080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" stroked="f">
              <v:textbox style="mso-fit-shape-to-text:t">
                <w:txbxContent>
                  <w:p w14:paraId="10F9A558" w14:textId="77777777" w:rsidR="00AB75E2" w:rsidRPr="00765F83" w:rsidRDefault="00AB75E2">
                    <w:pPr>
                      <w:rPr>
                        <w:rFonts w:ascii="BDKJ Bold" w:hAnsi="BDKJ Bold"/>
                        <w:b/>
                        <w:sz w:val="20"/>
                        <w:szCs w:val="20"/>
                      </w:rPr>
                    </w:pPr>
                    <w:r w:rsidRPr="00765F83">
                      <w:rPr>
                        <w:rFonts w:ascii="BDKJ Bold" w:hAnsi="BDKJ Bold"/>
                        <w:b/>
                        <w:sz w:val="20"/>
                        <w:szCs w:val="20"/>
                      </w:rPr>
                      <w:t>Bankverbindung</w:t>
                    </w:r>
                  </w:p>
                  <w:p w14:paraId="5448DC16" w14:textId="77777777" w:rsidR="00AB75E2" w:rsidRPr="00765F83" w:rsidRDefault="00AB75E2">
                    <w:pPr>
                      <w:rPr>
                        <w:rFonts w:ascii="BDKJ Regular" w:hAnsi="BDKJ Regular"/>
                      </w:rPr>
                    </w:pPr>
                    <w:r w:rsidRPr="00765F83">
                      <w:rPr>
                        <w:rFonts w:ascii="BDKJ Regular" w:hAnsi="BDKJ Regular"/>
                        <w:sz w:val="20"/>
                        <w:szCs w:val="20"/>
                      </w:rPr>
                      <w:t>BDKJ-Diözesanverband Bamberg</w:t>
                    </w:r>
                    <w:r w:rsidRPr="00765F83">
                      <w:rPr>
                        <w:rFonts w:ascii="BDKJ Regular" w:hAnsi="BDKJ Regular"/>
                      </w:rPr>
                      <w:tab/>
                    </w:r>
                    <w:r>
                      <w:rPr>
                        <w:rFonts w:ascii="BDKJ Regular" w:hAnsi="BDKJ Regular"/>
                      </w:rPr>
                      <w:t xml:space="preserve">              IBAN:  DE60 7509 0300 0009 0568 07</w:t>
                    </w:r>
                    <w:r>
                      <w:rPr>
                        <w:rFonts w:ascii="BDKJ Regular" w:hAnsi="BDKJ Regular"/>
                      </w:rPr>
                      <w:tab/>
                      <w:t xml:space="preserve">     BIC:  GENODEF1M05</w:t>
                    </w:r>
                  </w:p>
                </w:txbxContent>
              </v:textbox>
            </v:shape>
          </w:pict>
        </mc:Fallback>
      </mc:AlternateContent>
    </w:r>
    <w:r w:rsidRPr="00104B89">
      <w:rPr>
        <w:color w:val="FFFFFF"/>
      </w:rPr>
      <w:fldChar w:fldCharType="begin"/>
    </w:r>
    <w:r w:rsidRPr="00104B89">
      <w:rPr>
        <w:color w:val="FFFFFF"/>
      </w:rPr>
      <w:instrText xml:space="preserve"> PAGE   \* MERGEFORMAT </w:instrText>
    </w:r>
    <w:r w:rsidRPr="00104B89">
      <w:rPr>
        <w:color w:val="FFFFFF"/>
      </w:rPr>
      <w:fldChar w:fldCharType="separate"/>
    </w:r>
    <w:r w:rsidR="005A33DE">
      <w:rPr>
        <w:noProof/>
        <w:color w:val="FFFFFF"/>
      </w:rPr>
      <w:t>1</w:t>
    </w:r>
    <w:r w:rsidRPr="00104B89">
      <w:rPr>
        <w:color w:val="FFFFFF"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053C6B8" w14:textId="77777777" w:rsidR="00AB75E2" w:rsidRDefault="00AB75E2" w:rsidP="00B74C63">
      <w:r>
        <w:separator/>
      </w:r>
    </w:p>
  </w:footnote>
  <w:footnote w:type="continuationSeparator" w:id="0">
    <w:p w14:paraId="2F42ACB2" w14:textId="77777777" w:rsidR="00AB75E2" w:rsidRDefault="00AB75E2" w:rsidP="00B74C63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C2A5EAD" w14:textId="77777777" w:rsidR="00AB75E2" w:rsidRDefault="00AB75E2">
    <w:pPr>
      <w:pStyle w:val="Kopfzeile"/>
    </w:pPr>
    <w:r>
      <w:rPr>
        <w:noProof/>
        <w:lang w:eastAsia="de-DE"/>
      </w:rPr>
      <w:pict w14:anchorId="7EDB854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5417376" o:spid="_x0000_s2050" type="#_x0000_t75" style="position:absolute;left:0;text-align:left;margin-left:0;margin-top:0;width:595.2pt;height:841.9pt;z-index:-251657728;mso-position-horizontal:center;mso-position-horizontal-relative:margin;mso-position-vertical:center;mso-position-vertical-relative:margin" o:allowincell="f">
          <v:imagedata r:id="rId1" o:title="BDKJ-Briefpapier E-Mail Vorlag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649E8A0" w14:textId="5F8BD4F3" w:rsidR="00AB75E2" w:rsidRDefault="00AB75E2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3872" behindDoc="0" locked="0" layoutInCell="1" allowOverlap="1" wp14:anchorId="73E1B0F5" wp14:editId="18A4D855">
          <wp:simplePos x="0" y="0"/>
          <wp:positionH relativeFrom="column">
            <wp:posOffset>5177204</wp:posOffset>
          </wp:positionH>
          <wp:positionV relativeFrom="paragraph">
            <wp:posOffset>-187324</wp:posOffset>
          </wp:positionV>
          <wp:extent cx="1182955" cy="1028700"/>
          <wp:effectExtent l="0" t="0" r="11430" b="0"/>
          <wp:wrapNone/>
          <wp:docPr id="3" name="Bild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dkj_logo_bamberg_4c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83425" cy="10291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de-DE"/>
      </w:rPr>
      <w:drawing>
        <wp:anchor distT="0" distB="0" distL="114300" distR="114300" simplePos="0" relativeHeight="251661824" behindDoc="0" locked="0" layoutInCell="1" allowOverlap="1" wp14:anchorId="00AEE65E" wp14:editId="2E5BB61B">
          <wp:simplePos x="0" y="0"/>
          <wp:positionH relativeFrom="column">
            <wp:posOffset>-944245</wp:posOffset>
          </wp:positionH>
          <wp:positionV relativeFrom="paragraph">
            <wp:posOffset>-471152</wp:posOffset>
          </wp:positionV>
          <wp:extent cx="7637780" cy="10799408"/>
          <wp:effectExtent l="0" t="0" r="7620" b="0"/>
          <wp:wrapNone/>
          <wp:docPr id="4" name="Bild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DKJ-Briefpapier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37780" cy="1079940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2848" behindDoc="0" locked="0" layoutInCell="1" allowOverlap="1" wp14:anchorId="1CA85DCB" wp14:editId="63C9A641">
              <wp:simplePos x="0" y="0"/>
              <wp:positionH relativeFrom="column">
                <wp:posOffset>4343400</wp:posOffset>
              </wp:positionH>
              <wp:positionV relativeFrom="paragraph">
                <wp:posOffset>1298575</wp:posOffset>
              </wp:positionV>
              <wp:extent cx="1600200" cy="800100"/>
              <wp:effectExtent l="0" t="0" r="0" b="12700"/>
              <wp:wrapNone/>
              <wp:docPr id="12" name="Rechteck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600200" cy="80010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>
                        <a:noFill/>
                      </a:ln>
                      <a:effectLst/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Rechteck 12" o:spid="_x0000_s1026" style="position:absolute;margin-left:342pt;margin-top:102.25pt;width:126pt;height:63pt;z-index: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" fillcolor="white [3212]" stroked="f"/>
          </w:pict>
        </mc:Fallback>
      </mc:AlternateContent>
    </w:r>
    <w:r>
      <w:rPr>
        <w:noProof/>
        <w:lang w:eastAsia="de-DE"/>
      </w:rPr>
      <w:pict w14:anchorId="46946E5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5417377" o:spid="_x0000_s2051" type="#_x0000_t75" style="position:absolute;left:0;text-align:left;margin-left:-75pt;margin-top:-57.5pt;width:603.8pt;height:854.1pt;z-index:-251659776;mso-wrap-distance-left:0;mso-wrap-distance-right:0;mso-position-horizontal-relative:margin;mso-position-vertical-relative:margin" wrapcoords="-27 0 -27 21581 21600 21581 21600 0 -27 0" o:allowincell="f">
          <v:imagedata r:id="rId3" o:title="BDKJ-Briefpapier E-Mail Vorlage"/>
          <w10:wrap anchorx="margin" anchory="margin"/>
          <w10:anchorlock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437B8960" w14:textId="77777777" w:rsidR="00AB75E2" w:rsidRDefault="00AB75E2">
    <w:pPr>
      <w:pStyle w:val="Kopfzeile"/>
    </w:pPr>
    <w:r>
      <w:rPr>
        <w:noProof/>
        <w:lang w:eastAsia="de-DE"/>
      </w:rPr>
      <w:pict w14:anchorId="2E8813F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5417375" o:spid="_x0000_s2049" type="#_x0000_t75" style="position:absolute;left:0;text-align:left;margin-left:0;margin-top:0;width:595.2pt;height:841.9pt;z-index:-251658752;mso-position-horizontal:center;mso-position-horizontal-relative:margin;mso-position-vertical:center;mso-position-vertical-relative:margin" o:allowincell="f">
          <v:imagedata r:id="rId1" o:title="BDKJ-Briefpapier E-Mail Vorlage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156953"/>
    <w:multiLevelType w:val="hybridMultilevel"/>
    <w:tmpl w:val="D3BC5BAE"/>
    <w:lvl w:ilvl="0" w:tplc="5316046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10262F55"/>
    <w:multiLevelType w:val="hybridMultilevel"/>
    <w:tmpl w:val="1200CFDE"/>
    <w:lvl w:ilvl="0" w:tplc="7696BCA2">
      <w:start w:val="1"/>
      <w:numFmt w:val="bullet"/>
      <w:lvlText w:val="þ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30F5291"/>
    <w:multiLevelType w:val="hybridMultilevel"/>
    <w:tmpl w:val="B28E6CBA"/>
    <w:lvl w:ilvl="0" w:tplc="5316046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44B3812"/>
    <w:multiLevelType w:val="hybridMultilevel"/>
    <w:tmpl w:val="BC98AC86"/>
    <w:lvl w:ilvl="0" w:tplc="4E6CD826">
      <w:start w:val="1"/>
      <w:numFmt w:val="bullet"/>
      <w:lvlText w:val=""/>
      <w:lvlJc w:val="left"/>
      <w:pPr>
        <w:tabs>
          <w:tab w:val="num" w:pos="757"/>
        </w:tabs>
        <w:ind w:left="737" w:hanging="340"/>
      </w:pPr>
      <w:rPr>
        <w:rFonts w:ascii="Wingdings" w:hAnsi="Wingdings" w:hint="default"/>
      </w:rPr>
    </w:lvl>
    <w:lvl w:ilvl="1" w:tplc="DFBCC68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D0C0F45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D0066D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294CB66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9E0469A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32CDF7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0ACB4CA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4FA2782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4727F93"/>
    <w:multiLevelType w:val="hybridMultilevel"/>
    <w:tmpl w:val="B49A243E"/>
    <w:lvl w:ilvl="0" w:tplc="04070017">
      <w:start w:val="2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16113536"/>
    <w:multiLevelType w:val="hybridMultilevel"/>
    <w:tmpl w:val="E684D9AC"/>
    <w:lvl w:ilvl="0" w:tplc="F43C571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B746DB5"/>
    <w:multiLevelType w:val="hybridMultilevel"/>
    <w:tmpl w:val="04E89C5A"/>
    <w:lvl w:ilvl="0" w:tplc="821CE00C">
      <w:start w:val="1"/>
      <w:numFmt w:val="bullet"/>
      <w:lvlText w:val=""/>
      <w:lvlJc w:val="left"/>
      <w:pPr>
        <w:tabs>
          <w:tab w:val="num" w:pos="927"/>
        </w:tabs>
        <w:ind w:left="907" w:hanging="340"/>
      </w:pPr>
      <w:rPr>
        <w:rFonts w:ascii="Wingdings" w:hAnsi="Wingdings" w:hint="default"/>
      </w:rPr>
    </w:lvl>
    <w:lvl w:ilvl="1" w:tplc="E9C4CA12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A9D4BCA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6087B8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B8C398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B1DE0AA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83CF16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E00A702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1370F08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BC7604B"/>
    <w:multiLevelType w:val="hybridMultilevel"/>
    <w:tmpl w:val="B8425EB0"/>
    <w:lvl w:ilvl="0" w:tplc="5316046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DE643C1"/>
    <w:multiLevelType w:val="hybridMultilevel"/>
    <w:tmpl w:val="08AAAA54"/>
    <w:lvl w:ilvl="0" w:tplc="8FD20770">
      <w:start w:val="1"/>
      <w:numFmt w:val="bullet"/>
      <w:lvlText w:val="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03417B6"/>
    <w:multiLevelType w:val="hybridMultilevel"/>
    <w:tmpl w:val="98744072"/>
    <w:lvl w:ilvl="0" w:tplc="53160468">
      <w:start w:val="1"/>
      <w:numFmt w:val="bullet"/>
      <w:lvlText w:val=""/>
      <w:lvlJc w:val="left"/>
      <w:pPr>
        <w:ind w:left="757" w:hanging="360"/>
      </w:pPr>
      <w:rPr>
        <w:rFonts w:ascii="Wingdings" w:hAnsi="Wingdings" w:hint="default"/>
      </w:rPr>
    </w:lvl>
    <w:lvl w:ilvl="1" w:tplc="DFBCC68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D0C0F45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D0066D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294CB66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9E0469A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32CDF7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0ACB4CA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4FA2782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4230098"/>
    <w:multiLevelType w:val="hybridMultilevel"/>
    <w:tmpl w:val="D1B6D176"/>
    <w:lvl w:ilvl="0" w:tplc="5316046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71A3EF5"/>
    <w:multiLevelType w:val="hybridMultilevel"/>
    <w:tmpl w:val="DE38AD24"/>
    <w:lvl w:ilvl="0" w:tplc="53160468">
      <w:start w:val="1"/>
      <w:numFmt w:val="bullet"/>
      <w:lvlText w:val=""/>
      <w:lvlJc w:val="left"/>
      <w:pPr>
        <w:ind w:left="757" w:hanging="360"/>
      </w:pPr>
      <w:rPr>
        <w:rFonts w:ascii="Wingdings" w:hAnsi="Wingdings" w:hint="default"/>
      </w:rPr>
    </w:lvl>
    <w:lvl w:ilvl="1" w:tplc="E9C4CA12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A9D4BCA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6087B8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B8C398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B1DE0AA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83CF16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E00A702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1370F08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299B61CB"/>
    <w:multiLevelType w:val="multilevel"/>
    <w:tmpl w:val="0BD094DA"/>
    <w:lvl w:ilvl="0">
      <w:start w:val="2"/>
      <w:numFmt w:val="lowerLetter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2A61112E"/>
    <w:multiLevelType w:val="hybridMultilevel"/>
    <w:tmpl w:val="8B3CE7E6"/>
    <w:lvl w:ilvl="0" w:tplc="54C441AC">
      <w:start w:val="1"/>
      <w:numFmt w:val="bullet"/>
      <w:lvlText w:val=""/>
      <w:lvlJc w:val="left"/>
      <w:pPr>
        <w:tabs>
          <w:tab w:val="num" w:pos="927"/>
        </w:tabs>
        <w:ind w:left="907" w:hanging="340"/>
      </w:pPr>
      <w:rPr>
        <w:rFonts w:ascii="Wingdings" w:hAnsi="Wingdings" w:hint="default"/>
      </w:rPr>
    </w:lvl>
    <w:lvl w:ilvl="1" w:tplc="C602EF12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39583BD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2DC991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C1EBBDC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70C6F7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F34DC5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2423F6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13261FC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2A900FC1"/>
    <w:multiLevelType w:val="hybridMultilevel"/>
    <w:tmpl w:val="24E003EC"/>
    <w:lvl w:ilvl="0" w:tplc="8FD20770">
      <w:start w:val="1"/>
      <w:numFmt w:val="bullet"/>
      <w:lvlText w:val="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BDD7B21"/>
    <w:multiLevelType w:val="hybridMultilevel"/>
    <w:tmpl w:val="EEBC687E"/>
    <w:lvl w:ilvl="0" w:tplc="53160468">
      <w:start w:val="1"/>
      <w:numFmt w:val="bullet"/>
      <w:lvlText w:val=""/>
      <w:lvlJc w:val="left"/>
      <w:pPr>
        <w:ind w:left="757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>
    <w:nsid w:val="2E966696"/>
    <w:multiLevelType w:val="hybridMultilevel"/>
    <w:tmpl w:val="B20267AA"/>
    <w:lvl w:ilvl="0" w:tplc="AFF24612">
      <w:start w:val="1"/>
      <w:numFmt w:val="bullet"/>
      <w:lvlText w:val=""/>
      <w:lvlJc w:val="left"/>
      <w:pPr>
        <w:tabs>
          <w:tab w:val="num" w:pos="927"/>
        </w:tabs>
        <w:ind w:left="907" w:hanging="340"/>
      </w:pPr>
      <w:rPr>
        <w:rFonts w:ascii="Wingdings" w:hAnsi="Wingdings" w:hint="default"/>
      </w:rPr>
    </w:lvl>
    <w:lvl w:ilvl="1" w:tplc="7266261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8EE688F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70AEA1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5F01EAA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CCE896B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5CCCAA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7E2E3A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17547AF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314E4783"/>
    <w:multiLevelType w:val="hybridMultilevel"/>
    <w:tmpl w:val="72441BE2"/>
    <w:lvl w:ilvl="0" w:tplc="53160468">
      <w:start w:val="1"/>
      <w:numFmt w:val="bullet"/>
      <w:lvlText w:val=""/>
      <w:lvlJc w:val="left"/>
      <w:pPr>
        <w:ind w:left="1287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>
    <w:nsid w:val="337A181F"/>
    <w:multiLevelType w:val="hybridMultilevel"/>
    <w:tmpl w:val="0194F642"/>
    <w:lvl w:ilvl="0" w:tplc="A4A82FC8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36BA43FC"/>
    <w:multiLevelType w:val="hybridMultilevel"/>
    <w:tmpl w:val="DE8C6654"/>
    <w:lvl w:ilvl="0" w:tplc="5316046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3C070A49"/>
    <w:multiLevelType w:val="hybridMultilevel"/>
    <w:tmpl w:val="AAEEDCF2"/>
    <w:lvl w:ilvl="0" w:tplc="5316046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26E419D"/>
    <w:multiLevelType w:val="singleLevel"/>
    <w:tmpl w:val="A7FCDB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22">
    <w:nsid w:val="463C3D79"/>
    <w:multiLevelType w:val="hybridMultilevel"/>
    <w:tmpl w:val="8962F84E"/>
    <w:lvl w:ilvl="0" w:tplc="5316046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544F327A"/>
    <w:multiLevelType w:val="hybridMultilevel"/>
    <w:tmpl w:val="0BD094DA"/>
    <w:lvl w:ilvl="0" w:tplc="04070017">
      <w:start w:val="2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>
    <w:nsid w:val="58A15D4F"/>
    <w:multiLevelType w:val="hybridMultilevel"/>
    <w:tmpl w:val="D004D34A"/>
    <w:lvl w:ilvl="0" w:tplc="5316046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9E73E8F"/>
    <w:multiLevelType w:val="hybridMultilevel"/>
    <w:tmpl w:val="5F40A5D4"/>
    <w:lvl w:ilvl="0" w:tplc="53160468">
      <w:start w:val="1"/>
      <w:numFmt w:val="bullet"/>
      <w:lvlText w:val=""/>
      <w:lvlJc w:val="left"/>
      <w:pPr>
        <w:ind w:left="757" w:hanging="360"/>
      </w:pPr>
      <w:rPr>
        <w:rFonts w:ascii="Wingdings" w:hAnsi="Wingdings" w:hint="default"/>
      </w:rPr>
    </w:lvl>
    <w:lvl w:ilvl="1" w:tplc="E9C4CA12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A9D4BCA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6087B8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B8C398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B1DE0AA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83CF16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E00A702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1370F08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5ABB7607"/>
    <w:multiLevelType w:val="hybridMultilevel"/>
    <w:tmpl w:val="7054A778"/>
    <w:lvl w:ilvl="0" w:tplc="5316046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B006B2D"/>
    <w:multiLevelType w:val="hybridMultilevel"/>
    <w:tmpl w:val="BC745D4C"/>
    <w:lvl w:ilvl="0" w:tplc="5060ECAA">
      <w:start w:val="1"/>
      <w:numFmt w:val="bullet"/>
      <w:lvlText w:val=""/>
      <w:lvlJc w:val="left"/>
      <w:pPr>
        <w:tabs>
          <w:tab w:val="num" w:pos="927"/>
        </w:tabs>
        <w:ind w:left="907" w:hanging="340"/>
      </w:pPr>
      <w:rPr>
        <w:rFonts w:ascii="Wingdings" w:hAnsi="Wingdings" w:hint="default"/>
      </w:rPr>
    </w:lvl>
    <w:lvl w:ilvl="1" w:tplc="E952994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7766FFB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00C227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136CFCC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3FFACE7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7425FD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064A09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86D042B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5B0C32D2"/>
    <w:multiLevelType w:val="hybridMultilevel"/>
    <w:tmpl w:val="B966189A"/>
    <w:lvl w:ilvl="0" w:tplc="7696BCA2">
      <w:start w:val="1"/>
      <w:numFmt w:val="bullet"/>
      <w:lvlText w:val="þ"/>
      <w:lvlJc w:val="left"/>
      <w:pPr>
        <w:ind w:left="757" w:hanging="360"/>
      </w:pPr>
      <w:rPr>
        <w:rFonts w:ascii="Wingdings" w:hAnsi="Wingdings" w:hint="default"/>
      </w:rPr>
    </w:lvl>
    <w:lvl w:ilvl="1" w:tplc="DFBCC68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D0C0F45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D0066D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294CB66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9E0469A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32CDF7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0ACB4CA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4FA2782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616B1931"/>
    <w:multiLevelType w:val="hybridMultilevel"/>
    <w:tmpl w:val="3EB28318"/>
    <w:lvl w:ilvl="0" w:tplc="8FD20770">
      <w:start w:val="1"/>
      <w:numFmt w:val="bullet"/>
      <w:lvlText w:val="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9F24929"/>
    <w:multiLevelType w:val="hybridMultilevel"/>
    <w:tmpl w:val="EC226A18"/>
    <w:lvl w:ilvl="0" w:tplc="38B2769C">
      <w:start w:val="1"/>
      <w:numFmt w:val="bullet"/>
      <w:lvlText w:val=""/>
      <w:lvlJc w:val="left"/>
      <w:pPr>
        <w:ind w:left="757" w:hanging="360"/>
      </w:pPr>
      <w:rPr>
        <w:rFonts w:ascii="Wingdings" w:hAnsi="Wingdings" w:hint="default"/>
      </w:rPr>
    </w:lvl>
    <w:lvl w:ilvl="1" w:tplc="DFBCC68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D0C0F45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D0066D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294CB66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9E0469A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32CDF7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0ACB4CA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4FA2782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6CCE67C3"/>
    <w:multiLevelType w:val="hybridMultilevel"/>
    <w:tmpl w:val="8C528C3E"/>
    <w:lvl w:ilvl="0" w:tplc="CCBA9550">
      <w:start w:val="1"/>
      <w:numFmt w:val="decimal"/>
      <w:lvlText w:val="%1."/>
      <w:lvlJc w:val="left"/>
      <w:pPr>
        <w:ind w:left="1060" w:hanging="70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2516576"/>
    <w:multiLevelType w:val="hybridMultilevel"/>
    <w:tmpl w:val="6E7290F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8D25A40"/>
    <w:multiLevelType w:val="hybridMultilevel"/>
    <w:tmpl w:val="2792686C"/>
    <w:lvl w:ilvl="0" w:tplc="53160468">
      <w:start w:val="1"/>
      <w:numFmt w:val="bullet"/>
      <w:lvlText w:val=""/>
      <w:lvlJc w:val="left"/>
      <w:pPr>
        <w:ind w:left="757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32"/>
  </w:num>
  <w:num w:numId="2">
    <w:abstractNumId w:val="31"/>
  </w:num>
  <w:num w:numId="3">
    <w:abstractNumId w:val="1"/>
  </w:num>
  <w:num w:numId="4">
    <w:abstractNumId w:val="10"/>
  </w:num>
  <w:num w:numId="5">
    <w:abstractNumId w:val="19"/>
  </w:num>
  <w:num w:numId="6">
    <w:abstractNumId w:val="22"/>
  </w:num>
  <w:num w:numId="7">
    <w:abstractNumId w:val="29"/>
  </w:num>
  <w:num w:numId="8">
    <w:abstractNumId w:val="8"/>
  </w:num>
  <w:num w:numId="9">
    <w:abstractNumId w:val="14"/>
  </w:num>
  <w:num w:numId="10">
    <w:abstractNumId w:val="7"/>
  </w:num>
  <w:num w:numId="11">
    <w:abstractNumId w:val="26"/>
  </w:num>
  <w:num w:numId="12">
    <w:abstractNumId w:val="0"/>
  </w:num>
  <w:num w:numId="13">
    <w:abstractNumId w:val="3"/>
  </w:num>
  <w:num w:numId="14">
    <w:abstractNumId w:val="27"/>
  </w:num>
  <w:num w:numId="15">
    <w:abstractNumId w:val="6"/>
  </w:num>
  <w:num w:numId="16">
    <w:abstractNumId w:val="16"/>
  </w:num>
  <w:num w:numId="17">
    <w:abstractNumId w:val="13"/>
  </w:num>
  <w:num w:numId="18">
    <w:abstractNumId w:val="21"/>
  </w:num>
  <w:num w:numId="19">
    <w:abstractNumId w:val="30"/>
  </w:num>
  <w:num w:numId="20">
    <w:abstractNumId w:val="28"/>
  </w:num>
  <w:num w:numId="21">
    <w:abstractNumId w:val="9"/>
  </w:num>
  <w:num w:numId="22">
    <w:abstractNumId w:val="25"/>
  </w:num>
  <w:num w:numId="23">
    <w:abstractNumId w:val="4"/>
  </w:num>
  <w:num w:numId="24">
    <w:abstractNumId w:val="23"/>
  </w:num>
  <w:num w:numId="25">
    <w:abstractNumId w:val="18"/>
  </w:num>
  <w:num w:numId="26">
    <w:abstractNumId w:val="12"/>
  </w:num>
  <w:num w:numId="27">
    <w:abstractNumId w:val="11"/>
  </w:num>
  <w:num w:numId="28">
    <w:abstractNumId w:val="17"/>
  </w:num>
  <w:num w:numId="29">
    <w:abstractNumId w:val="33"/>
  </w:num>
  <w:num w:numId="30">
    <w:abstractNumId w:val="15"/>
  </w:num>
  <w:num w:numId="31">
    <w:abstractNumId w:val="24"/>
  </w:num>
  <w:num w:numId="32">
    <w:abstractNumId w:val="20"/>
  </w:num>
  <w:num w:numId="33">
    <w:abstractNumId w:val="2"/>
  </w:num>
  <w:num w:numId="3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4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4">
      <o:colormenu v:ext="edit" fillcolor="none" strokecolor="non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7161"/>
    <w:rsid w:val="00083044"/>
    <w:rsid w:val="0008389B"/>
    <w:rsid w:val="000D7161"/>
    <w:rsid w:val="00104B89"/>
    <w:rsid w:val="001B6D23"/>
    <w:rsid w:val="001E47EA"/>
    <w:rsid w:val="002020E8"/>
    <w:rsid w:val="00204D99"/>
    <w:rsid w:val="00212828"/>
    <w:rsid w:val="00266543"/>
    <w:rsid w:val="002964CE"/>
    <w:rsid w:val="002B6454"/>
    <w:rsid w:val="003550D4"/>
    <w:rsid w:val="00371D2D"/>
    <w:rsid w:val="003A4C39"/>
    <w:rsid w:val="003E0DAC"/>
    <w:rsid w:val="003E4958"/>
    <w:rsid w:val="00511D65"/>
    <w:rsid w:val="00531D10"/>
    <w:rsid w:val="005A33DE"/>
    <w:rsid w:val="005A7D88"/>
    <w:rsid w:val="005B0317"/>
    <w:rsid w:val="005C3006"/>
    <w:rsid w:val="005F2690"/>
    <w:rsid w:val="006207D1"/>
    <w:rsid w:val="00653637"/>
    <w:rsid w:val="006A7147"/>
    <w:rsid w:val="0070380A"/>
    <w:rsid w:val="0071563E"/>
    <w:rsid w:val="00730607"/>
    <w:rsid w:val="007420BD"/>
    <w:rsid w:val="00765F83"/>
    <w:rsid w:val="007D32D9"/>
    <w:rsid w:val="00842366"/>
    <w:rsid w:val="00876574"/>
    <w:rsid w:val="008F176A"/>
    <w:rsid w:val="009323DB"/>
    <w:rsid w:val="00995C48"/>
    <w:rsid w:val="009A4AD7"/>
    <w:rsid w:val="009B2959"/>
    <w:rsid w:val="009D1975"/>
    <w:rsid w:val="00A07124"/>
    <w:rsid w:val="00AB75E2"/>
    <w:rsid w:val="00B1144B"/>
    <w:rsid w:val="00B12039"/>
    <w:rsid w:val="00B16981"/>
    <w:rsid w:val="00B41C9C"/>
    <w:rsid w:val="00B50622"/>
    <w:rsid w:val="00B725D5"/>
    <w:rsid w:val="00B74C63"/>
    <w:rsid w:val="00BA6571"/>
    <w:rsid w:val="00C05A78"/>
    <w:rsid w:val="00C05E1A"/>
    <w:rsid w:val="00C50EE3"/>
    <w:rsid w:val="00CF3CE8"/>
    <w:rsid w:val="00D12B51"/>
    <w:rsid w:val="00D1662E"/>
    <w:rsid w:val="00DD4CF8"/>
    <w:rsid w:val="00ED10C5"/>
    <w:rsid w:val="00F56F59"/>
    <w:rsid w:val="00F82C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4">
      <o:colormenu v:ext="edit" fillcolor="none" strokecolor="none"/>
    </o:shapedefaults>
    <o:shapelayout v:ext="edit">
      <o:idmap v:ext="edit" data="1"/>
    </o:shapelayout>
  </w:shapeDefaults>
  <w:decimalSymbol w:val=","/>
  <w:listSeparator w:val=";"/>
  <w14:docId w14:val="58996D8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rebuchet MS" w:eastAsia="Trebuchet MS" w:hAnsi="Trebuchet MS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5A33DE"/>
    <w:pPr>
      <w:jc w:val="both"/>
    </w:pPr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eichen"/>
    <w:uiPriority w:val="9"/>
    <w:qFormat/>
    <w:rsid w:val="005B0317"/>
    <w:pPr>
      <w:keepNext/>
      <w:keepLines/>
      <w:jc w:val="center"/>
      <w:outlineLvl w:val="0"/>
    </w:pPr>
    <w:rPr>
      <w:rFonts w:ascii="BDKJ Bold" w:eastAsiaTheme="majorEastAsia" w:hAnsi="BDKJ Bold" w:cstheme="majorBidi"/>
      <w:bCs/>
      <w:color w:val="77B800"/>
      <w:sz w:val="48"/>
      <w:szCs w:val="32"/>
      <w:lang w:eastAsia="de-DE"/>
    </w:rPr>
  </w:style>
  <w:style w:type="paragraph" w:styleId="berschrift2">
    <w:name w:val="heading 2"/>
    <w:basedOn w:val="Standard"/>
    <w:next w:val="Standard"/>
    <w:link w:val="berschrift2Zeichen"/>
    <w:uiPriority w:val="9"/>
    <w:unhideWhenUsed/>
    <w:qFormat/>
    <w:rsid w:val="005B0317"/>
    <w:pPr>
      <w:keepNext/>
      <w:keepLines/>
      <w:jc w:val="left"/>
      <w:outlineLvl w:val="1"/>
    </w:pPr>
    <w:rPr>
      <w:rFonts w:ascii="BDKJ Bold" w:eastAsiaTheme="majorEastAsia" w:hAnsi="BDKJ Bold" w:cstheme="majorBidi"/>
      <w:bCs/>
      <w:sz w:val="36"/>
      <w:szCs w:val="28"/>
      <w:lang w:eastAsia="de-DE"/>
    </w:rPr>
  </w:style>
  <w:style w:type="character" w:default="1" w:styleId="Absatz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sid w:val="00531D10"/>
    <w:rPr>
      <w:color w:val="808080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531D10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531D10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eichen"/>
    <w:uiPriority w:val="99"/>
    <w:unhideWhenUsed/>
    <w:rsid w:val="00B74C63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B74C63"/>
    <w:rPr>
      <w:sz w:val="22"/>
      <w:szCs w:val="22"/>
      <w:lang w:eastAsia="en-US"/>
    </w:rPr>
  </w:style>
  <w:style w:type="paragraph" w:styleId="Fuzeile">
    <w:name w:val="footer"/>
    <w:basedOn w:val="Standard"/>
    <w:link w:val="FuzeileZeichen"/>
    <w:unhideWhenUsed/>
    <w:rsid w:val="00B74C63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rsid w:val="00B74C63"/>
    <w:rPr>
      <w:sz w:val="22"/>
      <w:szCs w:val="22"/>
      <w:lang w:eastAsia="en-US"/>
    </w:rPr>
  </w:style>
  <w:style w:type="paragraph" w:styleId="Listenabsatz">
    <w:name w:val="List Paragraph"/>
    <w:basedOn w:val="Standard"/>
    <w:uiPriority w:val="34"/>
    <w:qFormat/>
    <w:rsid w:val="00371D2D"/>
    <w:pPr>
      <w:ind w:left="720"/>
      <w:contextualSpacing/>
    </w:pPr>
  </w:style>
  <w:style w:type="character" w:customStyle="1" w:styleId="berschrift1Zeichen">
    <w:name w:val="Überschrift 1 Zeichen"/>
    <w:basedOn w:val="Absatzstandardschriftart"/>
    <w:link w:val="berschrift1"/>
    <w:uiPriority w:val="9"/>
    <w:rsid w:val="005B0317"/>
    <w:rPr>
      <w:rFonts w:ascii="BDKJ Bold" w:eastAsiaTheme="majorEastAsia" w:hAnsi="BDKJ Bold" w:cstheme="majorBidi"/>
      <w:bCs/>
      <w:color w:val="77B800"/>
      <w:sz w:val="48"/>
      <w:szCs w:val="32"/>
    </w:rPr>
  </w:style>
  <w:style w:type="character" w:customStyle="1" w:styleId="berschrift2Zeichen">
    <w:name w:val="Überschrift 2 Zeichen"/>
    <w:basedOn w:val="Absatzstandardschriftart"/>
    <w:link w:val="berschrift2"/>
    <w:uiPriority w:val="9"/>
    <w:rsid w:val="005B0317"/>
    <w:rPr>
      <w:rFonts w:ascii="BDKJ Bold" w:eastAsiaTheme="majorEastAsia" w:hAnsi="BDKJ Bold" w:cstheme="majorBidi"/>
      <w:bCs/>
      <w:sz w:val="36"/>
      <w:szCs w:val="28"/>
    </w:rPr>
  </w:style>
  <w:style w:type="paragraph" w:styleId="Textkrper">
    <w:name w:val="Body Text"/>
    <w:basedOn w:val="Standard"/>
    <w:link w:val="TextkrperZeichen"/>
    <w:semiHidden/>
    <w:rsid w:val="003E0DAC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left"/>
    </w:pPr>
    <w:rPr>
      <w:rFonts w:ascii="Times New Roman" w:eastAsia="Times New Roman" w:hAnsi="Times New Roman"/>
      <w:b/>
      <w:sz w:val="24"/>
      <w:szCs w:val="24"/>
      <w:lang w:eastAsia="de-DE"/>
    </w:rPr>
  </w:style>
  <w:style w:type="character" w:customStyle="1" w:styleId="TextkrperZeichen">
    <w:name w:val="Textkörper Zeichen"/>
    <w:basedOn w:val="Absatzstandardschriftart"/>
    <w:link w:val="Textkrper"/>
    <w:semiHidden/>
    <w:rsid w:val="003E0DAC"/>
    <w:rPr>
      <w:rFonts w:ascii="Times New Roman" w:eastAsia="Times New Roman" w:hAnsi="Times New Roman"/>
      <w:b/>
      <w:sz w:val="24"/>
      <w:szCs w:val="24"/>
    </w:rPr>
  </w:style>
  <w:style w:type="paragraph" w:styleId="Textkrpereinzug">
    <w:name w:val="Body Text Indent"/>
    <w:basedOn w:val="Standard"/>
    <w:link w:val="TextkrpereinzugZeichen"/>
    <w:uiPriority w:val="99"/>
    <w:semiHidden/>
    <w:unhideWhenUsed/>
    <w:rsid w:val="003E0DAC"/>
    <w:pPr>
      <w:spacing w:after="120"/>
      <w:ind w:left="283"/>
      <w:jc w:val="left"/>
    </w:pPr>
    <w:rPr>
      <w:rFonts w:ascii="Times New Roman" w:eastAsia="Times New Roman" w:hAnsi="Times New Roman"/>
      <w:sz w:val="24"/>
      <w:szCs w:val="24"/>
      <w:lang w:eastAsia="de-DE"/>
    </w:rPr>
  </w:style>
  <w:style w:type="character" w:customStyle="1" w:styleId="TextkrpereinzugZeichen">
    <w:name w:val="Textkörpereinzug Zeichen"/>
    <w:basedOn w:val="Absatzstandardschriftart"/>
    <w:link w:val="Textkrpereinzug"/>
    <w:uiPriority w:val="99"/>
    <w:semiHidden/>
    <w:rsid w:val="003E0DAC"/>
    <w:rPr>
      <w:rFonts w:ascii="Times New Roman" w:eastAsia="Times New Roman" w:hAnsi="Times New Roman"/>
      <w:sz w:val="24"/>
      <w:szCs w:val="24"/>
    </w:rPr>
  </w:style>
  <w:style w:type="table" w:styleId="Tabellenraster">
    <w:name w:val="Table Grid"/>
    <w:basedOn w:val="NormaleTabelle"/>
    <w:uiPriority w:val="59"/>
    <w:rsid w:val="003E0DA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rebuchet MS" w:eastAsia="Trebuchet MS" w:hAnsi="Trebuchet MS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5A33DE"/>
    <w:pPr>
      <w:jc w:val="both"/>
    </w:pPr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eichen"/>
    <w:uiPriority w:val="9"/>
    <w:qFormat/>
    <w:rsid w:val="005B0317"/>
    <w:pPr>
      <w:keepNext/>
      <w:keepLines/>
      <w:jc w:val="center"/>
      <w:outlineLvl w:val="0"/>
    </w:pPr>
    <w:rPr>
      <w:rFonts w:ascii="BDKJ Bold" w:eastAsiaTheme="majorEastAsia" w:hAnsi="BDKJ Bold" w:cstheme="majorBidi"/>
      <w:bCs/>
      <w:color w:val="77B800"/>
      <w:sz w:val="48"/>
      <w:szCs w:val="32"/>
      <w:lang w:eastAsia="de-DE"/>
    </w:rPr>
  </w:style>
  <w:style w:type="paragraph" w:styleId="berschrift2">
    <w:name w:val="heading 2"/>
    <w:basedOn w:val="Standard"/>
    <w:next w:val="Standard"/>
    <w:link w:val="berschrift2Zeichen"/>
    <w:uiPriority w:val="9"/>
    <w:unhideWhenUsed/>
    <w:qFormat/>
    <w:rsid w:val="005B0317"/>
    <w:pPr>
      <w:keepNext/>
      <w:keepLines/>
      <w:jc w:val="left"/>
      <w:outlineLvl w:val="1"/>
    </w:pPr>
    <w:rPr>
      <w:rFonts w:ascii="BDKJ Bold" w:eastAsiaTheme="majorEastAsia" w:hAnsi="BDKJ Bold" w:cstheme="majorBidi"/>
      <w:bCs/>
      <w:sz w:val="36"/>
      <w:szCs w:val="28"/>
      <w:lang w:eastAsia="de-DE"/>
    </w:rPr>
  </w:style>
  <w:style w:type="character" w:default="1" w:styleId="Absatz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sid w:val="00531D10"/>
    <w:rPr>
      <w:color w:val="808080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531D10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531D10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eichen"/>
    <w:uiPriority w:val="99"/>
    <w:unhideWhenUsed/>
    <w:rsid w:val="00B74C63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B74C63"/>
    <w:rPr>
      <w:sz w:val="22"/>
      <w:szCs w:val="22"/>
      <w:lang w:eastAsia="en-US"/>
    </w:rPr>
  </w:style>
  <w:style w:type="paragraph" w:styleId="Fuzeile">
    <w:name w:val="footer"/>
    <w:basedOn w:val="Standard"/>
    <w:link w:val="FuzeileZeichen"/>
    <w:unhideWhenUsed/>
    <w:rsid w:val="00B74C63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rsid w:val="00B74C63"/>
    <w:rPr>
      <w:sz w:val="22"/>
      <w:szCs w:val="22"/>
      <w:lang w:eastAsia="en-US"/>
    </w:rPr>
  </w:style>
  <w:style w:type="paragraph" w:styleId="Listenabsatz">
    <w:name w:val="List Paragraph"/>
    <w:basedOn w:val="Standard"/>
    <w:uiPriority w:val="34"/>
    <w:qFormat/>
    <w:rsid w:val="00371D2D"/>
    <w:pPr>
      <w:ind w:left="720"/>
      <w:contextualSpacing/>
    </w:pPr>
  </w:style>
  <w:style w:type="character" w:customStyle="1" w:styleId="berschrift1Zeichen">
    <w:name w:val="Überschrift 1 Zeichen"/>
    <w:basedOn w:val="Absatzstandardschriftart"/>
    <w:link w:val="berschrift1"/>
    <w:uiPriority w:val="9"/>
    <w:rsid w:val="005B0317"/>
    <w:rPr>
      <w:rFonts w:ascii="BDKJ Bold" w:eastAsiaTheme="majorEastAsia" w:hAnsi="BDKJ Bold" w:cstheme="majorBidi"/>
      <w:bCs/>
      <w:color w:val="77B800"/>
      <w:sz w:val="48"/>
      <w:szCs w:val="32"/>
    </w:rPr>
  </w:style>
  <w:style w:type="character" w:customStyle="1" w:styleId="berschrift2Zeichen">
    <w:name w:val="Überschrift 2 Zeichen"/>
    <w:basedOn w:val="Absatzstandardschriftart"/>
    <w:link w:val="berschrift2"/>
    <w:uiPriority w:val="9"/>
    <w:rsid w:val="005B0317"/>
    <w:rPr>
      <w:rFonts w:ascii="BDKJ Bold" w:eastAsiaTheme="majorEastAsia" w:hAnsi="BDKJ Bold" w:cstheme="majorBidi"/>
      <w:bCs/>
      <w:sz w:val="36"/>
      <w:szCs w:val="28"/>
    </w:rPr>
  </w:style>
  <w:style w:type="paragraph" w:styleId="Textkrper">
    <w:name w:val="Body Text"/>
    <w:basedOn w:val="Standard"/>
    <w:link w:val="TextkrperZeichen"/>
    <w:semiHidden/>
    <w:rsid w:val="003E0DAC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left"/>
    </w:pPr>
    <w:rPr>
      <w:rFonts w:ascii="Times New Roman" w:eastAsia="Times New Roman" w:hAnsi="Times New Roman"/>
      <w:b/>
      <w:sz w:val="24"/>
      <w:szCs w:val="24"/>
      <w:lang w:eastAsia="de-DE"/>
    </w:rPr>
  </w:style>
  <w:style w:type="character" w:customStyle="1" w:styleId="TextkrperZeichen">
    <w:name w:val="Textkörper Zeichen"/>
    <w:basedOn w:val="Absatzstandardschriftart"/>
    <w:link w:val="Textkrper"/>
    <w:semiHidden/>
    <w:rsid w:val="003E0DAC"/>
    <w:rPr>
      <w:rFonts w:ascii="Times New Roman" w:eastAsia="Times New Roman" w:hAnsi="Times New Roman"/>
      <w:b/>
      <w:sz w:val="24"/>
      <w:szCs w:val="24"/>
    </w:rPr>
  </w:style>
  <w:style w:type="paragraph" w:styleId="Textkrpereinzug">
    <w:name w:val="Body Text Indent"/>
    <w:basedOn w:val="Standard"/>
    <w:link w:val="TextkrpereinzugZeichen"/>
    <w:uiPriority w:val="99"/>
    <w:semiHidden/>
    <w:unhideWhenUsed/>
    <w:rsid w:val="003E0DAC"/>
    <w:pPr>
      <w:spacing w:after="120"/>
      <w:ind w:left="283"/>
      <w:jc w:val="left"/>
    </w:pPr>
    <w:rPr>
      <w:rFonts w:ascii="Times New Roman" w:eastAsia="Times New Roman" w:hAnsi="Times New Roman"/>
      <w:sz w:val="24"/>
      <w:szCs w:val="24"/>
      <w:lang w:eastAsia="de-DE"/>
    </w:rPr>
  </w:style>
  <w:style w:type="character" w:customStyle="1" w:styleId="TextkrpereinzugZeichen">
    <w:name w:val="Textkörpereinzug Zeichen"/>
    <w:basedOn w:val="Absatzstandardschriftart"/>
    <w:link w:val="Textkrpereinzug"/>
    <w:uiPriority w:val="99"/>
    <w:semiHidden/>
    <w:rsid w:val="003E0DAC"/>
    <w:rPr>
      <w:rFonts w:ascii="Times New Roman" w:eastAsia="Times New Roman" w:hAnsi="Times New Roman"/>
      <w:sz w:val="24"/>
      <w:szCs w:val="24"/>
    </w:rPr>
  </w:style>
  <w:style w:type="table" w:styleId="Tabellenraster">
    <w:name w:val="Table Grid"/>
    <w:basedOn w:val="NormaleTabelle"/>
    <w:uiPriority w:val="59"/>
    <w:rsid w:val="003E0DA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header" Target="header2.xml"/><Relationship Id="rId1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Relationship Id="rId2" Type="http://schemas.openxmlformats.org/officeDocument/2006/relationships/image" Target="media/image3.png"/><Relationship Id="rId3" Type="http://schemas.openxmlformats.org/officeDocument/2006/relationships/image" Target="media/image4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Gruppen:BDKJ:4.%20BDKJ%20Dio&#776;zesanstelle:4.02%20Arbeitsmaterial,%20-hilfen%20und%20Vorlagen:4.02.04%20Vorlagen%20[Briefpapier,%20ppt,%20Honorar-%20u.%20Fahrtkosten:Briefpapier:BDKJ-Briefpapiervorlage%20fu&#776;r%20E-Mails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BDKJ-Briefpapiervorlage für E-Mails.dot</Template>
  <TotalTime>0</TotalTime>
  <Pages>1</Pages>
  <Words>209</Words>
  <Characters>1319</Characters>
  <Application>Microsoft Macintosh Word</Application>
  <DocSecurity>0</DocSecurity>
  <Lines>10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Erzbischöfliches Jugendamt Bamberg</Company>
  <LinksUpToDate>false</LinksUpToDate>
  <CharactersWithSpaces>1525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cgebele</dc:creator>
  <cp:lastModifiedBy>Eva Fischer</cp:lastModifiedBy>
  <cp:revision>5</cp:revision>
  <cp:lastPrinted>2015-09-29T18:59:00Z</cp:lastPrinted>
  <dcterms:created xsi:type="dcterms:W3CDTF">2015-09-29T22:01:00Z</dcterms:created>
  <dcterms:modified xsi:type="dcterms:W3CDTF">2015-09-29T22:40:00Z</dcterms:modified>
</cp:coreProperties>
</file>